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A0362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0B4A2EE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FE3A433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5D78C6B7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3AAFE48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922F92A" w14:textId="1BEFC65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4E68BBC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BF8B1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3E9E171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6FDA024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B5CE04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335DC5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5B1633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1740A2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15AB849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F55DDC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FB44D6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1F7A67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84369A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3BC318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5418195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711A52E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742EBCB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0FC621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60F104B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C2367B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299CB4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258EA3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0A66845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065E52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7171764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FCDA92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718D24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1C4A241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61FFED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21704A0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3CC98DD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598A152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022F2B1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65A4763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35.4</w:t>
      </w:r>
    </w:p>
    <w:p w14:paraId="72F6BB5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301400</w:t>
      </w:r>
    </w:p>
    <w:p w14:paraId="5411B41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3BECB60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3E0741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35.4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0.0529</w:t>
      </w:r>
    </w:p>
    <w:p w14:paraId="6F45421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0.2 · 1 · 0.1 · 1 · 0.7 · 301400 · (1-0.8) = </w:t>
      </w:r>
      <w:r w:rsidRPr="00B9356F">
        <w:rPr>
          <w:rFonts w:ascii="Arial" w:hAnsi="Arial" w:cs="Arial"/>
          <w:b/>
          <w:color w:val="000000"/>
        </w:rPr>
        <w:t>0.972</w:t>
      </w:r>
    </w:p>
    <w:p w14:paraId="194013E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1974F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0.0529</w:t>
      </w:r>
    </w:p>
    <w:p w14:paraId="4C9DDD8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+ 0.972 = </w:t>
      </w:r>
      <w:r w:rsidRPr="00B9356F">
        <w:rPr>
          <w:rFonts w:ascii="Arial" w:hAnsi="Arial" w:cs="Arial"/>
          <w:b/>
          <w:color w:val="000000"/>
        </w:rPr>
        <w:t>0.972</w:t>
      </w:r>
    </w:p>
    <w:p w14:paraId="021390D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F82E62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92FFE3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0B7BB6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A6B0FF5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9E02EF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3974C3A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3E94A2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17FD09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50B02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0483B5B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120A8FB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789E8C9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66E27CA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1E26CAB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5390CBD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FC1A3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09A7E18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529D9DA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33000</w:t>
      </w:r>
    </w:p>
    <w:p w14:paraId="4D3475E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3BD9D9B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25EB21F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2134A7E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7375D1E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2DF413B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0FFE3F5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0.2 · 0.002 · 33000 · (1-0.8) = </w:t>
      </w:r>
      <w:r w:rsidRPr="00B9356F">
        <w:rPr>
          <w:rFonts w:ascii="Arial" w:hAnsi="Arial" w:cs="Arial"/>
          <w:b/>
          <w:color w:val="000000"/>
        </w:rPr>
        <w:t>6.12</w:t>
      </w:r>
    </w:p>
    <w:p w14:paraId="04F0955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0.2 · 0.002 · 33000 · (365-(60 + 60)) · (1-0.8) = </w:t>
      </w:r>
      <w:r w:rsidRPr="00B9356F">
        <w:rPr>
          <w:rFonts w:ascii="Arial" w:hAnsi="Arial" w:cs="Arial"/>
          <w:b/>
          <w:color w:val="000000"/>
        </w:rPr>
        <w:t>77.8</w:t>
      </w:r>
    </w:p>
    <w:p w14:paraId="77EEB46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0.0529 + 6.12 = </w:t>
      </w:r>
      <w:r w:rsidRPr="00B9356F">
        <w:rPr>
          <w:rFonts w:ascii="Arial" w:hAnsi="Arial" w:cs="Arial"/>
          <w:b/>
          <w:color w:val="000000"/>
        </w:rPr>
        <w:t>6.17</w:t>
      </w:r>
    </w:p>
    <w:p w14:paraId="360C6D5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0.972 + 77.8 = </w:t>
      </w:r>
      <w:r w:rsidRPr="00B9356F">
        <w:rPr>
          <w:rFonts w:ascii="Arial" w:hAnsi="Arial" w:cs="Arial"/>
          <w:b/>
          <w:color w:val="000000"/>
        </w:rPr>
        <w:t>78.8</w:t>
      </w:r>
    </w:p>
    <w:p w14:paraId="5C9FE96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DBF630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64F1F9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78.8 = </w:t>
      </w:r>
      <w:r w:rsidRPr="00B9356F">
        <w:rPr>
          <w:rFonts w:ascii="Arial" w:hAnsi="Arial" w:cs="Arial"/>
          <w:b/>
          <w:color w:val="000000"/>
        </w:rPr>
        <w:t>31.5</w:t>
      </w:r>
    </w:p>
    <w:p w14:paraId="52863E1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6.17 = </w:t>
      </w:r>
      <w:r w:rsidRPr="00B9356F">
        <w:rPr>
          <w:rFonts w:ascii="Arial" w:hAnsi="Arial" w:cs="Arial"/>
          <w:b/>
          <w:color w:val="000000"/>
        </w:rPr>
        <w:t>2.47</w:t>
      </w:r>
    </w:p>
    <w:p w14:paraId="6E78570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7191091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49F8B300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C9FF" w14:textId="64F7F285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2BA8" w14:textId="171FCB42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94B6" w14:textId="39C56EE1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B4D" w14:textId="663B87A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0BE7346C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6BED" w14:textId="3FD2BB8C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45DA" w14:textId="1271B91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A578" w14:textId="2FD54E11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CE4E" w14:textId="25209EF2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31.5</w:t>
            </w:r>
          </w:p>
        </w:tc>
      </w:tr>
    </w:tbl>
    <w:p w14:paraId="691D3987" w14:textId="6F7E694D" w:rsidR="00B9356F" w:rsidRPr="00B9356F" w:rsidRDefault="00B9356F" w:rsidP="00B9356F">
      <w:pPr>
        <w:rPr>
          <w:color w:val="000000"/>
          <w:sz w:val="22"/>
        </w:rPr>
      </w:pPr>
    </w:p>
    <w:p w14:paraId="726FDEA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AB5B8FC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57499B0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391BCB0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13E8172B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6AA6FD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A8D80D3" w14:textId="5898AE9A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26B914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502464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30FF55F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1D4A47E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0885A0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F61351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9C7B65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2193B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202CA7E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DB3986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F46B45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6658BB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474A8A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669272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3B33E16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5E82119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2B9521A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B231A48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7E19AA3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4689BD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84CCD1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1F142A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792D260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760850A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0AC71F0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0D832E2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7B9E096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667375D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02DEB51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406EF56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1240089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4B6E53B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3D40239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0643DBD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5.15</w:t>
      </w:r>
    </w:p>
    <w:p w14:paraId="33C100B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43840</w:t>
      </w:r>
    </w:p>
    <w:p w14:paraId="13762A4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DBB799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332A07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5.15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0.00769</w:t>
      </w:r>
    </w:p>
    <w:p w14:paraId="3BFA1D2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0.2 · 1 · 0.1 · 1 · 0.7 · 43840 · (1-0.8) = </w:t>
      </w:r>
      <w:r w:rsidRPr="00B9356F">
        <w:rPr>
          <w:rFonts w:ascii="Arial" w:hAnsi="Arial" w:cs="Arial"/>
          <w:b/>
          <w:color w:val="000000"/>
        </w:rPr>
        <w:t>0.1414</w:t>
      </w:r>
    </w:p>
    <w:p w14:paraId="77A8CE0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705704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0.00769</w:t>
      </w:r>
    </w:p>
    <w:p w14:paraId="2D6F627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+ 0.1414 = </w:t>
      </w:r>
      <w:r w:rsidRPr="00B9356F">
        <w:rPr>
          <w:rFonts w:ascii="Arial" w:hAnsi="Arial" w:cs="Arial"/>
          <w:b/>
          <w:color w:val="000000"/>
        </w:rPr>
        <w:t>0.1414</w:t>
      </w:r>
    </w:p>
    <w:p w14:paraId="7844E9C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3E13B0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046AB2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C97C32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1D91152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18DFDB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41829E5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13659E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DC781A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F6BA69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4414CA1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06B4363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0343208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5003D91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5CD0DE3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5E03078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0D4911E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528D5E6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67742C2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5000</w:t>
      </w:r>
    </w:p>
    <w:p w14:paraId="5AC1D26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56051DC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16FC275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688E7C3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60E7EB6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6DC21E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6E1E214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0.2 · 0.002 · 5000 · (1-0.8) = </w:t>
      </w:r>
      <w:r w:rsidRPr="00B9356F">
        <w:rPr>
          <w:rFonts w:ascii="Arial" w:hAnsi="Arial" w:cs="Arial"/>
          <w:b/>
          <w:color w:val="000000"/>
        </w:rPr>
        <w:t>0.928</w:t>
      </w:r>
    </w:p>
    <w:p w14:paraId="22695E9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0.2 · 0.002 · 5000 · (365-(60 + 60)) · (1-0.8) = </w:t>
      </w:r>
      <w:r w:rsidRPr="00B9356F">
        <w:rPr>
          <w:rFonts w:ascii="Arial" w:hAnsi="Arial" w:cs="Arial"/>
          <w:b/>
          <w:color w:val="000000"/>
        </w:rPr>
        <w:t>11.79</w:t>
      </w:r>
    </w:p>
    <w:p w14:paraId="23BA7B1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0.00769 + 0.928 = </w:t>
      </w:r>
      <w:r w:rsidRPr="00B9356F">
        <w:rPr>
          <w:rFonts w:ascii="Arial" w:hAnsi="Arial" w:cs="Arial"/>
          <w:b/>
          <w:color w:val="000000"/>
        </w:rPr>
        <w:t>0.936</w:t>
      </w:r>
    </w:p>
    <w:p w14:paraId="3A3158A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0.1414 + 11.79 = </w:t>
      </w:r>
      <w:r w:rsidRPr="00B9356F">
        <w:rPr>
          <w:rFonts w:ascii="Arial" w:hAnsi="Arial" w:cs="Arial"/>
          <w:b/>
          <w:color w:val="000000"/>
        </w:rPr>
        <w:t>11.93</w:t>
      </w:r>
    </w:p>
    <w:p w14:paraId="4CD308F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D3C12B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7CA12A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11.93 = </w:t>
      </w:r>
      <w:r w:rsidRPr="00B9356F">
        <w:rPr>
          <w:rFonts w:ascii="Arial" w:hAnsi="Arial" w:cs="Arial"/>
          <w:b/>
          <w:color w:val="000000"/>
        </w:rPr>
        <w:t>4.77</w:t>
      </w:r>
    </w:p>
    <w:p w14:paraId="1B4000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0.936 = </w:t>
      </w:r>
      <w:r w:rsidRPr="00B9356F">
        <w:rPr>
          <w:rFonts w:ascii="Arial" w:hAnsi="Arial" w:cs="Arial"/>
          <w:b/>
          <w:color w:val="000000"/>
        </w:rPr>
        <w:t>0.3744</w:t>
      </w:r>
    </w:p>
    <w:p w14:paraId="226E056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271A83B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6DA140DE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45C" w14:textId="5E42693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3EB9" w14:textId="34CAC0BD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F5C1" w14:textId="6150EC1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CFF2" w14:textId="787F5CD1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3F510E4E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5FF9" w14:textId="239EAB44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B34B" w14:textId="191D1CE2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03F0" w14:textId="0CE9C107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0.3744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D0CD" w14:textId="7E9EE27C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4.77</w:t>
            </w:r>
          </w:p>
        </w:tc>
      </w:tr>
    </w:tbl>
    <w:p w14:paraId="5F9AA270" w14:textId="3063B10C" w:rsidR="00B9356F" w:rsidRPr="00B9356F" w:rsidRDefault="00B9356F" w:rsidP="00B9356F">
      <w:pPr>
        <w:rPr>
          <w:color w:val="000000"/>
          <w:sz w:val="22"/>
        </w:rPr>
      </w:pPr>
    </w:p>
    <w:p w14:paraId="583796C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0CB9F3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2E20D55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6990BA3B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2D99F5F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B0E452E" w14:textId="746F3038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7B1A06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5B8483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65B369C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737A22A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057E21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7A2D6D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49F73F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314699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7FA6E5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843ED3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E02973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BDBBE5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47325D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CA5CDF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6541999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72A2B4F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EDF29BB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7FD2C4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4FEF1A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B9F2E2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CBC575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CA3CA5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2656C23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C1E5A2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77F27FF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7BB7AA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4F0FF74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6E6653C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2E3FD2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27111C2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7598119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4360CAF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697A504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04FC271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3.22</w:t>
      </w:r>
    </w:p>
    <w:p w14:paraId="799FE07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27400</w:t>
      </w:r>
    </w:p>
    <w:p w14:paraId="55A171F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4358E94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F0A82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0.00481</w:t>
      </w:r>
    </w:p>
    <w:p w14:paraId="79CBCD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0.2 · 1 · 0.1 · 1 · 0.7 · 27400 · (1-0.8) = </w:t>
      </w:r>
      <w:r w:rsidRPr="00B9356F">
        <w:rPr>
          <w:rFonts w:ascii="Arial" w:hAnsi="Arial" w:cs="Arial"/>
          <w:b/>
          <w:color w:val="000000"/>
        </w:rPr>
        <w:t>0.0884</w:t>
      </w:r>
    </w:p>
    <w:p w14:paraId="1AB3B70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C05130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0.00481</w:t>
      </w:r>
    </w:p>
    <w:p w14:paraId="248D388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+ 0.0884 = </w:t>
      </w:r>
      <w:r w:rsidRPr="00B9356F">
        <w:rPr>
          <w:rFonts w:ascii="Arial" w:hAnsi="Arial" w:cs="Arial"/>
          <w:b/>
          <w:color w:val="000000"/>
        </w:rPr>
        <w:t>0.0884</w:t>
      </w:r>
    </w:p>
    <w:p w14:paraId="7CF915A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12754C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1D2BFC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CC7C26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ABA380A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92A93D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310BDB4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0D90D6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25CF97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9E3F0F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665AED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810939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87F3B1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222C4A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62334D2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1C88DBF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4C7736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64371DC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5B9464C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3000</w:t>
      </w:r>
    </w:p>
    <w:p w14:paraId="78872DF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5731F76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7EDD7D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195E652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7FCCF1E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48CACF5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6E452AD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0.2 · 0.002 · 3000 · (1-0.8) = </w:t>
      </w:r>
      <w:r w:rsidRPr="00B9356F">
        <w:rPr>
          <w:rFonts w:ascii="Arial" w:hAnsi="Arial" w:cs="Arial"/>
          <w:b/>
          <w:color w:val="000000"/>
        </w:rPr>
        <w:t>0.557</w:t>
      </w:r>
    </w:p>
    <w:p w14:paraId="513CA24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0.2 · 0.002 · 3000 · (365-(60 + 60)) · (1-0.8) = </w:t>
      </w:r>
      <w:r w:rsidRPr="00B9356F">
        <w:rPr>
          <w:rFonts w:ascii="Arial" w:hAnsi="Arial" w:cs="Arial"/>
          <w:b/>
          <w:color w:val="000000"/>
        </w:rPr>
        <w:t>7.07</w:t>
      </w:r>
    </w:p>
    <w:p w14:paraId="29CC51C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0.00481 + 0.557 = </w:t>
      </w:r>
      <w:r w:rsidRPr="00B9356F">
        <w:rPr>
          <w:rFonts w:ascii="Arial" w:hAnsi="Arial" w:cs="Arial"/>
          <w:b/>
          <w:color w:val="000000"/>
        </w:rPr>
        <w:t>0.562</w:t>
      </w:r>
    </w:p>
    <w:p w14:paraId="179AA81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0.0884 + 7.07 = </w:t>
      </w:r>
      <w:r w:rsidRPr="00B9356F">
        <w:rPr>
          <w:rFonts w:ascii="Arial" w:hAnsi="Arial" w:cs="Arial"/>
          <w:b/>
          <w:color w:val="000000"/>
        </w:rPr>
        <w:t>7.16</w:t>
      </w:r>
    </w:p>
    <w:p w14:paraId="4DF653C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D97DAE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0CB00A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7.16 = </w:t>
      </w:r>
      <w:r w:rsidRPr="00B9356F">
        <w:rPr>
          <w:rFonts w:ascii="Arial" w:hAnsi="Arial" w:cs="Arial"/>
          <w:b/>
          <w:color w:val="000000"/>
        </w:rPr>
        <w:t>2.864</w:t>
      </w:r>
    </w:p>
    <w:p w14:paraId="4036F0B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0.562 = </w:t>
      </w:r>
      <w:r w:rsidRPr="00B9356F">
        <w:rPr>
          <w:rFonts w:ascii="Arial" w:hAnsi="Arial" w:cs="Arial"/>
          <w:b/>
          <w:color w:val="000000"/>
        </w:rPr>
        <w:t>0.225</w:t>
      </w:r>
    </w:p>
    <w:p w14:paraId="2CC6685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02C7EE8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235D92C4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D72B" w14:textId="57D41D4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5D2C" w14:textId="7F740FD8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1E94" w14:textId="2290D69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D315" w14:textId="29863CB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23AD9956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0F25" w14:textId="55E04066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D519" w14:textId="17135FD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E95D" w14:textId="5D4FE22A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0.225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60FE" w14:textId="5CA44E28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2.864</w:t>
            </w:r>
          </w:p>
        </w:tc>
      </w:tr>
    </w:tbl>
    <w:p w14:paraId="7B8BF8E4" w14:textId="265739C3" w:rsidR="00B9356F" w:rsidRPr="00B9356F" w:rsidRDefault="00B9356F" w:rsidP="00B9356F">
      <w:pPr>
        <w:rPr>
          <w:color w:val="000000"/>
          <w:sz w:val="22"/>
        </w:rPr>
      </w:pPr>
    </w:p>
    <w:p w14:paraId="53B7FA5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0AFCA9F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2256380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D4C2F7F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6C97E734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482B188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C4C1AD2" w14:textId="6899D239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55AF983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63E831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405C593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57A9627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495914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59A3F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2B14B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D6B86D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220576E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7AF560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BFD5EA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7878D5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C50A8B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B238AF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5E110A5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4F5F7A0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D38FBB8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BF6B347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452BB47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82EA87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E4E539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66FD8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744C727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312FC4D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197E4EB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C86053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75B3A88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479AECC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54E6B38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61AE3BC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6935D7D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118BBC7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0950678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04E6E17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26.4</w:t>
      </w:r>
    </w:p>
    <w:p w14:paraId="59D2DB2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224680</w:t>
      </w:r>
    </w:p>
    <w:p w14:paraId="70FAFF0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6CEDAAA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1ADA2D2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26.4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0.0394</w:t>
      </w:r>
    </w:p>
    <w:p w14:paraId="2691DD6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0.2 · 1 · 0.1 · 1 · 0.7 · 224680 · (1-0.8) = </w:t>
      </w:r>
      <w:r w:rsidRPr="00B9356F">
        <w:rPr>
          <w:rFonts w:ascii="Arial" w:hAnsi="Arial" w:cs="Arial"/>
          <w:b/>
          <w:color w:val="000000"/>
        </w:rPr>
        <w:t>0.725</w:t>
      </w:r>
    </w:p>
    <w:p w14:paraId="69FDFE5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ADBDA4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0.0394</w:t>
      </w:r>
    </w:p>
    <w:p w14:paraId="1611A11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+ 0.725 = </w:t>
      </w:r>
      <w:r w:rsidRPr="00B9356F">
        <w:rPr>
          <w:rFonts w:ascii="Arial" w:hAnsi="Arial" w:cs="Arial"/>
          <w:b/>
          <w:color w:val="000000"/>
        </w:rPr>
        <w:t>0.725</w:t>
      </w:r>
    </w:p>
    <w:p w14:paraId="32BF7C9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317A57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7A69A5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0F78CD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339B54F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7C6687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4B7EFF5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F98C61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F9405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1E5B79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6E40038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DAF99C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547D3AE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C23416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51D2F8D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6267CD5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754125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231DE3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12EDDD2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25000</w:t>
      </w:r>
    </w:p>
    <w:p w14:paraId="60AD51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6F8B112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379F39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0384841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7CFF05C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0CC12C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0BFA433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0.2 · 0.002 · 25000 · (1-0.8) = </w:t>
      </w:r>
      <w:r w:rsidRPr="00B9356F">
        <w:rPr>
          <w:rFonts w:ascii="Arial" w:hAnsi="Arial" w:cs="Arial"/>
          <w:b/>
          <w:color w:val="000000"/>
        </w:rPr>
        <w:t>4.64</w:t>
      </w:r>
    </w:p>
    <w:p w14:paraId="58DFF17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0.2 · 0.002 · 25000 · (365-(60 + 60)) · (1-0.8) = </w:t>
      </w:r>
      <w:r w:rsidRPr="00B9356F">
        <w:rPr>
          <w:rFonts w:ascii="Arial" w:hAnsi="Arial" w:cs="Arial"/>
          <w:b/>
          <w:color w:val="000000"/>
        </w:rPr>
        <w:t>58.9</w:t>
      </w:r>
    </w:p>
    <w:p w14:paraId="266DEF5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0.0394 + 4.64 = </w:t>
      </w:r>
      <w:r w:rsidRPr="00B9356F">
        <w:rPr>
          <w:rFonts w:ascii="Arial" w:hAnsi="Arial" w:cs="Arial"/>
          <w:b/>
          <w:color w:val="000000"/>
        </w:rPr>
        <w:t>4.68</w:t>
      </w:r>
    </w:p>
    <w:p w14:paraId="7CEA01F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0.725 + 58.9 = </w:t>
      </w:r>
      <w:r w:rsidRPr="00B9356F">
        <w:rPr>
          <w:rFonts w:ascii="Arial" w:hAnsi="Arial" w:cs="Arial"/>
          <w:b/>
          <w:color w:val="000000"/>
        </w:rPr>
        <w:t>59.6</w:t>
      </w:r>
    </w:p>
    <w:p w14:paraId="05F3AA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2D58CD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EA559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59.6 = </w:t>
      </w:r>
      <w:r w:rsidRPr="00B9356F">
        <w:rPr>
          <w:rFonts w:ascii="Arial" w:hAnsi="Arial" w:cs="Arial"/>
          <w:b/>
          <w:color w:val="000000"/>
        </w:rPr>
        <w:t>23.84</w:t>
      </w:r>
    </w:p>
    <w:p w14:paraId="6061EFC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4.68 = </w:t>
      </w:r>
      <w:r w:rsidRPr="00B9356F">
        <w:rPr>
          <w:rFonts w:ascii="Arial" w:hAnsi="Arial" w:cs="Arial"/>
          <w:b/>
          <w:color w:val="000000"/>
        </w:rPr>
        <w:t>1.872</w:t>
      </w:r>
    </w:p>
    <w:p w14:paraId="25FFE7F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55EA7E9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3ABA2592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80AB" w14:textId="1240278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CDAD" w14:textId="42396FE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5078" w14:textId="30871FE0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F7A3" w14:textId="4ADEB33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03D3D44B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0487" w14:textId="7083FFF5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6FDB" w14:textId="12FF5B7C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02F8" w14:textId="696552BA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1.872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B8D7" w14:textId="6F2389A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23.84</w:t>
            </w:r>
          </w:p>
        </w:tc>
      </w:tr>
    </w:tbl>
    <w:p w14:paraId="7B4FB086" w14:textId="4163BA15" w:rsidR="00B9356F" w:rsidRPr="00B9356F" w:rsidRDefault="00B9356F" w:rsidP="00B9356F">
      <w:pPr>
        <w:rPr>
          <w:color w:val="000000"/>
          <w:sz w:val="22"/>
        </w:rPr>
      </w:pPr>
    </w:p>
    <w:p w14:paraId="343E13F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0F851B0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11F542D6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2B51908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32A5C65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1FD112E0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20DAE0F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C8B8420" w14:textId="7022B48A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26296EB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C4A279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51B614A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764F635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FC6882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5AEBBA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B60812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7EC535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132F878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C1BF5D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FBE841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6019D9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04C7AC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B8271B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25BA505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48F7CD5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D7BF7ED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B8E47D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4AC38EC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64446E3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16C935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572D21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53F8903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143195E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6DFCE9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6D0B39F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3D6AAD3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0C3B9A1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0DEECF8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7987AB9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3AE9473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48FD4AC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4E4A6AF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648C488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60.46</w:t>
      </w:r>
    </w:p>
    <w:p w14:paraId="03EBCB6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515120</w:t>
      </w:r>
    </w:p>
    <w:p w14:paraId="4548AFF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2962EC4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EAA201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60.46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0.0903</w:t>
      </w:r>
    </w:p>
    <w:p w14:paraId="6E82322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0.2 · 1 · 0.1 · 1 · 0.7 · 515120 · (1-0.8) = </w:t>
      </w:r>
      <w:r w:rsidRPr="00B9356F">
        <w:rPr>
          <w:rFonts w:ascii="Arial" w:hAnsi="Arial" w:cs="Arial"/>
          <w:b/>
          <w:color w:val="000000"/>
        </w:rPr>
        <w:t>1.66</w:t>
      </w:r>
    </w:p>
    <w:p w14:paraId="53CF37A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8318BD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0.0903</w:t>
      </w:r>
    </w:p>
    <w:p w14:paraId="318E2B8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+ 1.66 = </w:t>
      </w:r>
      <w:r w:rsidRPr="00B9356F">
        <w:rPr>
          <w:rFonts w:ascii="Arial" w:hAnsi="Arial" w:cs="Arial"/>
          <w:b/>
          <w:color w:val="000000"/>
        </w:rPr>
        <w:t>1.66</w:t>
      </w:r>
    </w:p>
    <w:p w14:paraId="5DD8548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5F6CB3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501A40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072E28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E9BACC4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2B1781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4F9C2EA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65CFE5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D15809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>Загрузочный рукав не применяется</w:t>
      </w:r>
    </w:p>
    <w:p w14:paraId="483F3AC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413B509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0C8B16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9009FD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017D275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365B415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2C75F0C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63C4423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200</w:t>
      </w:r>
    </w:p>
    <w:p w14:paraId="31F09ED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0.2</w:t>
      </w:r>
    </w:p>
    <w:p w14:paraId="6A91814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57000</w:t>
      </w:r>
    </w:p>
    <w:p w14:paraId="2BD1512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2BEE31D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4C0ACE1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01AC62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37B75AB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31C710F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20A098C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0.2 · 0.002 · 57000 · (1-0.8) = </w:t>
      </w:r>
      <w:r w:rsidRPr="00B9356F">
        <w:rPr>
          <w:rFonts w:ascii="Arial" w:hAnsi="Arial" w:cs="Arial"/>
          <w:b/>
          <w:color w:val="000000"/>
        </w:rPr>
        <w:t>10.58</w:t>
      </w:r>
    </w:p>
    <w:p w14:paraId="367DB7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0.2 · 0.002 · 57000 · (365-(60 + 60)) · (1-0.8) = </w:t>
      </w:r>
      <w:r w:rsidRPr="00B9356F">
        <w:rPr>
          <w:rFonts w:ascii="Arial" w:hAnsi="Arial" w:cs="Arial"/>
          <w:b/>
          <w:color w:val="000000"/>
        </w:rPr>
        <w:t>134.4</w:t>
      </w:r>
    </w:p>
    <w:p w14:paraId="288CAAA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0.0903 + 10.58 = </w:t>
      </w:r>
      <w:r w:rsidRPr="00B9356F">
        <w:rPr>
          <w:rFonts w:ascii="Arial" w:hAnsi="Arial" w:cs="Arial"/>
          <w:b/>
          <w:color w:val="000000"/>
        </w:rPr>
        <w:t>10.67</w:t>
      </w:r>
    </w:p>
    <w:p w14:paraId="5D9777D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1.66 + 134.4 = </w:t>
      </w:r>
      <w:r w:rsidRPr="00B9356F">
        <w:rPr>
          <w:rFonts w:ascii="Arial" w:hAnsi="Arial" w:cs="Arial"/>
          <w:b/>
          <w:color w:val="000000"/>
        </w:rPr>
        <w:t>136.1</w:t>
      </w:r>
    </w:p>
    <w:p w14:paraId="59BFEA0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199499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B9067B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136.1 = </w:t>
      </w:r>
      <w:r w:rsidRPr="00B9356F">
        <w:rPr>
          <w:rFonts w:ascii="Arial" w:hAnsi="Arial" w:cs="Arial"/>
          <w:b/>
          <w:color w:val="000000"/>
        </w:rPr>
        <w:t>54.4</w:t>
      </w:r>
    </w:p>
    <w:p w14:paraId="56CA807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10.67 = </w:t>
      </w:r>
      <w:r w:rsidRPr="00B9356F">
        <w:rPr>
          <w:rFonts w:ascii="Arial" w:hAnsi="Arial" w:cs="Arial"/>
          <w:b/>
          <w:color w:val="000000"/>
        </w:rPr>
        <w:t>4.27</w:t>
      </w:r>
    </w:p>
    <w:p w14:paraId="1D3F5AD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1BE4889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5AD3F352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C08F" w14:textId="102A690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E493" w14:textId="460D16E0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9ED6" w14:textId="7F337294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63DD" w14:textId="73BF847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150619C7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F97E" w14:textId="2617A47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5196" w14:textId="740C188D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8FE1" w14:textId="0F16DE73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4.27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80E8" w14:textId="7B6093C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54.4</w:t>
            </w:r>
          </w:p>
        </w:tc>
      </w:tr>
    </w:tbl>
    <w:p w14:paraId="29E69451" w14:textId="431132DF" w:rsidR="00B9356F" w:rsidRPr="00B9356F" w:rsidRDefault="00B9356F" w:rsidP="00B9356F">
      <w:pPr>
        <w:rPr>
          <w:color w:val="000000"/>
          <w:sz w:val="22"/>
        </w:rPr>
      </w:pPr>
    </w:p>
    <w:p w14:paraId="6ED7502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7EE2E51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6C99881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965C53D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429875DF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7DC13B8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56BE5BA" w14:textId="7E74F82F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67E39E4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133C0F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3672CEB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033627A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D7E413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514F7A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BB668D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910AF9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30D6D18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EC3807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C9F603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AFEE6A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407E77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00FFE1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31B078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4EAC9E3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BDE1D57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8FCDA7E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7F61B51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1CAC4A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9DFD17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C0D97B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0DB2D0D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60AA9F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17E149D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3B675C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1180C73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5F24390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599D36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47CBC3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4D62C73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366185A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4758FCC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306.81</w:t>
      </w:r>
    </w:p>
    <w:p w14:paraId="2D8A302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2614000</w:t>
      </w:r>
    </w:p>
    <w:p w14:paraId="7F601C4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6780CE1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027FFA1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306.81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2.29</w:t>
      </w:r>
    </w:p>
    <w:p w14:paraId="318B02C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1 · 1 · 0.7 · 2614000 · (1-0.8) = </w:t>
      </w:r>
      <w:r w:rsidRPr="00B9356F">
        <w:rPr>
          <w:rFonts w:ascii="Arial" w:hAnsi="Arial" w:cs="Arial"/>
          <w:b/>
          <w:color w:val="000000"/>
        </w:rPr>
        <w:t>42.2</w:t>
      </w:r>
    </w:p>
    <w:p w14:paraId="70DF284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C4182B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2.29</w:t>
      </w:r>
    </w:p>
    <w:p w14:paraId="2682C7B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+ 42.2 = </w:t>
      </w:r>
      <w:r w:rsidRPr="00B9356F">
        <w:rPr>
          <w:rFonts w:ascii="Arial" w:hAnsi="Arial" w:cs="Arial"/>
          <w:b/>
          <w:color w:val="000000"/>
        </w:rPr>
        <w:t>42.2</w:t>
      </w:r>
    </w:p>
    <w:p w14:paraId="3B18AA8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D1C4A5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0534A4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42.2 = </w:t>
      </w:r>
      <w:r w:rsidRPr="00B9356F">
        <w:rPr>
          <w:rFonts w:ascii="Arial" w:hAnsi="Arial" w:cs="Arial"/>
          <w:b/>
          <w:color w:val="000000"/>
        </w:rPr>
        <w:t>16.88</w:t>
      </w:r>
    </w:p>
    <w:p w14:paraId="666C620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2.29 = </w:t>
      </w:r>
      <w:r w:rsidRPr="00B9356F">
        <w:rPr>
          <w:rFonts w:ascii="Arial" w:hAnsi="Arial" w:cs="Arial"/>
          <w:b/>
          <w:color w:val="000000"/>
        </w:rPr>
        <w:t>0.916</w:t>
      </w:r>
    </w:p>
    <w:p w14:paraId="2598431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0D09E3D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5A391968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7065" w14:textId="5B90981A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A065" w14:textId="5527F7C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0408" w14:textId="795A9C48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695D" w14:textId="242A7F6D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5A44B553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B7DC" w14:textId="18ED13B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29FF" w14:textId="5A18F4F1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E285" w14:textId="0A79AFA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DBB6" w14:textId="79533A14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16.88</w:t>
            </w:r>
          </w:p>
        </w:tc>
      </w:tr>
    </w:tbl>
    <w:p w14:paraId="05D97440" w14:textId="08E810DF" w:rsidR="00B9356F" w:rsidRPr="00B9356F" w:rsidRDefault="00B9356F" w:rsidP="00B9356F">
      <w:pPr>
        <w:rPr>
          <w:color w:val="000000"/>
          <w:sz w:val="22"/>
        </w:rPr>
      </w:pPr>
    </w:p>
    <w:p w14:paraId="2A273B3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4070138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1B43AA8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7A7321B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5226A899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2902742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83F084E" w14:textId="68620C32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60D0C62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A5A2B6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373E237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57B9EF5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3EE27B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6F430C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528EE5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AB49A2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4045F6C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BE25F2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4419DEA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34B1F43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032A653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624C1C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B9356F">
        <w:rPr>
          <w:b/>
          <w:i/>
          <w:color w:val="000000"/>
          <w:sz w:val="22"/>
        </w:rPr>
        <w:t xml:space="preserve">_KOLIV_ = </w:t>
      </w:r>
      <w:r w:rsidRPr="00B9356F">
        <w:rPr>
          <w:rFonts w:ascii="Arial" w:hAnsi="Arial" w:cs="Arial"/>
          <w:b/>
          <w:color w:val="000000"/>
        </w:rPr>
        <w:t>1</w:t>
      </w:r>
    </w:p>
    <w:p w14:paraId="1542156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, </w:t>
      </w:r>
      <w:r w:rsidRPr="00B9356F">
        <w:rPr>
          <w:b/>
          <w:i/>
          <w:color w:val="000000"/>
          <w:sz w:val="22"/>
        </w:rPr>
        <w:t xml:space="preserve">KR1 = </w:t>
      </w:r>
      <w:r w:rsidRPr="00B9356F">
        <w:rPr>
          <w:rFonts w:ascii="Arial" w:hAnsi="Arial" w:cs="Arial"/>
          <w:b/>
          <w:color w:val="000000"/>
        </w:rPr>
        <w:t>10</w:t>
      </w:r>
    </w:p>
    <w:p w14:paraId="0D38F83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9.4</w:t>
      </w:r>
    </w:p>
    <w:p w14:paraId="6782E18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0AD46B5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52BC202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E538FB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4261F58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4D56EAE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4C9EE17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57B78DE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1438521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B9356F">
        <w:rPr>
          <w:b/>
          <w:i/>
          <w:color w:val="000000"/>
          <w:sz w:val="22"/>
        </w:rPr>
        <w:t xml:space="preserve">VMAX = </w:t>
      </w:r>
      <w:r w:rsidRPr="00B9356F">
        <w:rPr>
          <w:rFonts w:ascii="Arial" w:hAnsi="Arial" w:cs="Arial"/>
          <w:b/>
          <w:color w:val="000000"/>
        </w:rPr>
        <w:t>111.97</w:t>
      </w:r>
    </w:p>
    <w:p w14:paraId="3356C7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B9356F">
        <w:rPr>
          <w:b/>
          <w:i/>
          <w:color w:val="000000"/>
          <w:sz w:val="22"/>
        </w:rPr>
        <w:t xml:space="preserve">VGOD = </w:t>
      </w:r>
      <w:r w:rsidRPr="00B9356F">
        <w:rPr>
          <w:rFonts w:ascii="Arial" w:hAnsi="Arial" w:cs="Arial"/>
          <w:b/>
          <w:color w:val="000000"/>
        </w:rPr>
        <w:t>954000</w:t>
      </w:r>
    </w:p>
    <w:p w14:paraId="7EA166C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74D846F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6CA56BB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37EEA2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BC0DF7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77AF6A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_KOLIV_ · Q · VMAX · K3 · K5 · (1-NJ) / 3600 = </w:t>
      </w:r>
      <w:r w:rsidRPr="00B9356F">
        <w:rPr>
          <w:b/>
          <w:color w:val="000000"/>
        </w:rPr>
        <w:t xml:space="preserve">0.4 · 1 · 9.4 · 111.97 · 2 · 0.8 · (1-0.8) / 3600 = </w:t>
      </w:r>
      <w:r w:rsidRPr="00B9356F">
        <w:rPr>
          <w:rFonts w:ascii="Arial" w:hAnsi="Arial" w:cs="Arial"/>
          <w:b/>
          <w:color w:val="000000"/>
        </w:rPr>
        <w:t>0.0374</w:t>
      </w:r>
    </w:p>
    <w:p w14:paraId="001A8BD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B9356F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954000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9356F">
        <w:rPr>
          <w:rFonts w:ascii="Arial" w:hAnsi="Arial" w:cs="Arial"/>
          <w:b/>
          <w:color w:val="000000"/>
        </w:rPr>
        <w:t>0.689</w:t>
      </w:r>
    </w:p>
    <w:p w14:paraId="6C2A861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F09E4CD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05B05226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28EC" w14:textId="584C3CD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DFA5" w14:textId="7FC6F76B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84CC" w14:textId="0F0EB29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675F" w14:textId="41E71CDB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28135627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3FED" w14:textId="08DCD23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3D30" w14:textId="1A7841DF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4F53" w14:textId="1283D7F7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0.0374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D0AC8" w14:textId="6700CAF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0.689</w:t>
            </w:r>
          </w:p>
        </w:tc>
      </w:tr>
    </w:tbl>
    <w:p w14:paraId="49DBFB60" w14:textId="24763979" w:rsidR="00B9356F" w:rsidRPr="00B9356F" w:rsidRDefault="00B9356F" w:rsidP="00B9356F">
      <w:pPr>
        <w:rPr>
          <w:color w:val="000000"/>
          <w:sz w:val="22"/>
        </w:rPr>
      </w:pPr>
    </w:p>
    <w:p w14:paraId="62C1A42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464902E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668D660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FF5BC36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283EE098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6215371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905A89E" w14:textId="147AD460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2C541A8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B31C40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6D478E4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1C1635F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4CAB9E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0308DD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D760A4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93687F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6117AB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7D51FD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18CCDE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06A068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B9356F">
        <w:rPr>
          <w:b/>
          <w:i/>
          <w:color w:val="000000"/>
          <w:sz w:val="22"/>
        </w:rPr>
        <w:t xml:space="preserve">C1 = </w:t>
      </w:r>
      <w:r w:rsidRPr="00B9356F">
        <w:rPr>
          <w:rFonts w:ascii="Arial" w:hAnsi="Arial" w:cs="Arial"/>
          <w:b/>
          <w:color w:val="000000"/>
        </w:rPr>
        <w:t>1.9</w:t>
      </w:r>
    </w:p>
    <w:p w14:paraId="3D8E0E8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1CA066A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B9356F">
        <w:rPr>
          <w:b/>
          <w:i/>
          <w:color w:val="000000"/>
          <w:sz w:val="22"/>
        </w:rPr>
        <w:t xml:space="preserve">C2 = </w:t>
      </w:r>
      <w:r w:rsidRPr="00B9356F">
        <w:rPr>
          <w:rFonts w:ascii="Arial" w:hAnsi="Arial" w:cs="Arial"/>
          <w:b/>
          <w:color w:val="000000"/>
        </w:rPr>
        <w:t>2</w:t>
      </w:r>
    </w:p>
    <w:p w14:paraId="05A003D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Состояние дороги: Дорога со щебеночным покрытием, обработанная каким-либо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пылеподавляющим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раствором</w:t>
      </w:r>
    </w:p>
    <w:p w14:paraId="13344AF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B9356F">
        <w:rPr>
          <w:b/>
          <w:i/>
          <w:color w:val="000000"/>
          <w:sz w:val="22"/>
        </w:rPr>
        <w:t xml:space="preserve">C3 = </w:t>
      </w:r>
      <w:r w:rsidRPr="00B9356F">
        <w:rPr>
          <w:rFonts w:ascii="Arial" w:hAnsi="Arial" w:cs="Arial"/>
          <w:b/>
          <w:color w:val="000000"/>
        </w:rPr>
        <w:t>0.1</w:t>
      </w:r>
    </w:p>
    <w:p w14:paraId="779844D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B9356F">
        <w:rPr>
          <w:b/>
          <w:i/>
          <w:color w:val="000000"/>
          <w:sz w:val="22"/>
        </w:rPr>
        <w:t xml:space="preserve">N1 = </w:t>
      </w:r>
      <w:r w:rsidRPr="00B9356F">
        <w:rPr>
          <w:rFonts w:ascii="Arial" w:hAnsi="Arial" w:cs="Arial"/>
          <w:b/>
          <w:color w:val="000000"/>
        </w:rPr>
        <w:t>5</w:t>
      </w:r>
    </w:p>
    <w:p w14:paraId="39A7F60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B9356F">
        <w:rPr>
          <w:b/>
          <w:i/>
          <w:color w:val="000000"/>
          <w:sz w:val="22"/>
        </w:rPr>
        <w:t xml:space="preserve">L = </w:t>
      </w:r>
      <w:r w:rsidRPr="00B9356F">
        <w:rPr>
          <w:rFonts w:ascii="Arial" w:hAnsi="Arial" w:cs="Arial"/>
          <w:b/>
          <w:color w:val="000000"/>
        </w:rPr>
        <w:t>1</w:t>
      </w:r>
    </w:p>
    <w:p w14:paraId="25915D5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B9356F">
        <w:rPr>
          <w:b/>
          <w:i/>
          <w:color w:val="000000"/>
          <w:sz w:val="22"/>
        </w:rPr>
        <w:t xml:space="preserve">N = </w:t>
      </w:r>
      <w:r w:rsidRPr="00B9356F">
        <w:rPr>
          <w:rFonts w:ascii="Arial" w:hAnsi="Arial" w:cs="Arial"/>
          <w:b/>
          <w:color w:val="000000"/>
        </w:rPr>
        <w:t>12</w:t>
      </w:r>
    </w:p>
    <w:p w14:paraId="25849AE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B9356F">
        <w:rPr>
          <w:b/>
          <w:i/>
          <w:color w:val="000000"/>
          <w:sz w:val="22"/>
        </w:rPr>
        <w:t xml:space="preserve">C7 = </w:t>
      </w:r>
      <w:r w:rsidRPr="00B9356F">
        <w:rPr>
          <w:rFonts w:ascii="Arial" w:hAnsi="Arial" w:cs="Arial"/>
          <w:b/>
          <w:color w:val="000000"/>
        </w:rPr>
        <w:t>0.01</w:t>
      </w:r>
    </w:p>
    <w:p w14:paraId="746E1D9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B9356F">
        <w:rPr>
          <w:b/>
          <w:i/>
          <w:color w:val="000000"/>
          <w:sz w:val="22"/>
        </w:rPr>
        <w:t xml:space="preserve">Q1 = </w:t>
      </w:r>
      <w:r w:rsidRPr="00B9356F">
        <w:rPr>
          <w:rFonts w:ascii="Arial" w:hAnsi="Arial" w:cs="Arial"/>
          <w:b/>
          <w:color w:val="000000"/>
        </w:rPr>
        <w:t>1450</w:t>
      </w:r>
    </w:p>
    <w:p w14:paraId="4B6CB8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5</w:t>
      </w:r>
    </w:p>
    <w:p w14:paraId="635C61D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lastRenderedPageBreak/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0.7</w:t>
      </w:r>
    </w:p>
    <w:p w14:paraId="483742F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B9356F">
        <w:rPr>
          <w:b/>
          <w:i/>
          <w:color w:val="000000"/>
          <w:sz w:val="22"/>
        </w:rPr>
        <w:t xml:space="preserve">C4 = </w:t>
      </w:r>
      <w:r w:rsidRPr="00B9356F">
        <w:rPr>
          <w:rFonts w:ascii="Arial" w:hAnsi="Arial" w:cs="Arial"/>
          <w:b/>
          <w:color w:val="000000"/>
        </w:rPr>
        <w:t>1.45</w:t>
      </w:r>
    </w:p>
    <w:p w14:paraId="5A7FC21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B9356F">
        <w:rPr>
          <w:b/>
          <w:i/>
          <w:color w:val="000000"/>
          <w:sz w:val="22"/>
        </w:rPr>
        <w:t xml:space="preserve">V1 = </w:t>
      </w:r>
      <w:r w:rsidRPr="00B9356F">
        <w:rPr>
          <w:rFonts w:ascii="Arial" w:hAnsi="Arial" w:cs="Arial"/>
          <w:b/>
          <w:color w:val="000000"/>
        </w:rPr>
        <w:t>5</w:t>
      </w:r>
    </w:p>
    <w:p w14:paraId="58297EA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B9356F">
        <w:rPr>
          <w:b/>
          <w:i/>
          <w:color w:val="000000"/>
          <w:sz w:val="22"/>
        </w:rPr>
        <w:t xml:space="preserve">V2 = </w:t>
      </w:r>
      <w:r w:rsidRPr="00B9356F">
        <w:rPr>
          <w:rFonts w:ascii="Arial" w:hAnsi="Arial" w:cs="Arial"/>
          <w:b/>
          <w:color w:val="000000"/>
        </w:rPr>
        <w:t>20</w:t>
      </w:r>
    </w:p>
    <w:p w14:paraId="51D0B51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B9356F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B9356F">
        <w:rPr>
          <w:rFonts w:ascii="Arial" w:hAnsi="Arial" w:cs="Arial"/>
          <w:b/>
          <w:color w:val="000000"/>
        </w:rPr>
        <w:t>5.27</w:t>
      </w:r>
    </w:p>
    <w:p w14:paraId="037168C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B9356F">
        <w:rPr>
          <w:b/>
          <w:i/>
          <w:color w:val="000000"/>
          <w:sz w:val="22"/>
        </w:rPr>
        <w:t xml:space="preserve">C5 = </w:t>
      </w:r>
      <w:r w:rsidRPr="00B9356F">
        <w:rPr>
          <w:rFonts w:ascii="Arial" w:hAnsi="Arial" w:cs="Arial"/>
          <w:b/>
          <w:color w:val="000000"/>
        </w:rPr>
        <w:t>1.26</w:t>
      </w:r>
    </w:p>
    <w:p w14:paraId="2081EEA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20</w:t>
      </w:r>
    </w:p>
    <w:p w14:paraId="6DBEFE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2AB1F66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12712E2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5</w:t>
      </w:r>
    </w:p>
    <w:p w14:paraId="6CCB238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B9356F">
        <w:rPr>
          <w:b/>
          <w:i/>
          <w:color w:val="000000"/>
          <w:sz w:val="22"/>
        </w:rPr>
        <w:t xml:space="preserve">K5M = </w:t>
      </w:r>
      <w:r w:rsidRPr="00B9356F">
        <w:rPr>
          <w:rFonts w:ascii="Arial" w:hAnsi="Arial" w:cs="Arial"/>
          <w:b/>
          <w:color w:val="000000"/>
        </w:rPr>
        <w:t>0.7</w:t>
      </w:r>
    </w:p>
    <w:p w14:paraId="6D2D8AB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6C5D9ED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26B614E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5B0D12D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6176846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DE402C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3E893FE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D39B04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(C1 · C2 · C3 · K5 · C7 · N · L · Q1 / 3600 + C4 · C5 · K5M · Q · S · N1) = </w:t>
      </w:r>
      <w:r w:rsidRPr="00B9356F">
        <w:rPr>
          <w:b/>
          <w:color w:val="000000"/>
        </w:rPr>
        <w:t xml:space="preserve">0.4 · (1.9 · 2 · 0.1 · 0.7 · 0.01 · 12 · 1 · 1450 / 3600 + 1.45 · 1.26 · 0.7 · 0.002 · 20 · 5) = </w:t>
      </w:r>
      <w:r w:rsidRPr="00B9356F">
        <w:rPr>
          <w:rFonts w:ascii="Arial" w:hAnsi="Arial" w:cs="Arial"/>
          <w:b/>
          <w:color w:val="000000"/>
        </w:rPr>
        <w:t>0.1075</w:t>
      </w:r>
    </w:p>
    <w:p w14:paraId="500C944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0.0864 · G · (365-(TSP + TD)) = </w:t>
      </w:r>
      <w:r w:rsidRPr="00B9356F">
        <w:rPr>
          <w:b/>
          <w:color w:val="000000"/>
        </w:rPr>
        <w:t xml:space="preserve">0.0864 · 0.1075 · (365-(60 + 60)) = </w:t>
      </w:r>
      <w:r w:rsidRPr="00B9356F">
        <w:rPr>
          <w:rFonts w:ascii="Arial" w:hAnsi="Arial" w:cs="Arial"/>
          <w:b/>
          <w:color w:val="000000"/>
        </w:rPr>
        <w:t>2.276</w:t>
      </w:r>
    </w:p>
    <w:p w14:paraId="1A41146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34DFB3C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2E5F6DF1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9751" w14:textId="1E0970C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DCB8" w14:textId="6B38149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82B9" w14:textId="617A318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9AB1" w14:textId="27CAF810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78A73CBF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6789" w14:textId="42D2605A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E509" w14:textId="1BC72501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642F" w14:textId="41E355B4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0.1075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37B7" w14:textId="495BB906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2.276</w:t>
            </w:r>
          </w:p>
        </w:tc>
      </w:tr>
    </w:tbl>
    <w:p w14:paraId="66879A17" w14:textId="5ED604D4" w:rsidR="00B9356F" w:rsidRPr="00B9356F" w:rsidRDefault="00B9356F" w:rsidP="00B9356F">
      <w:pPr>
        <w:rPr>
          <w:color w:val="000000"/>
          <w:sz w:val="22"/>
        </w:rPr>
      </w:pPr>
    </w:p>
    <w:p w14:paraId="3ECC077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2552A8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EC25F2B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74D4841E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215F8E9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1114F13" w14:textId="4732242B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5DC69A2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8A9565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5A3C721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6659E62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31A71C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458A25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471281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AF413E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76507E6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06EB1A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373D85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609F53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85C559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933AE2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7DAA72C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75EB95A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D5F726C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EED952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67F49B2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28A01C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FC4A0B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BD148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233EEF1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752B4D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4E6CE79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5CA97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5C47BD5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2B78E6E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F8D834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7B11508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610D29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5B0B34A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57D9C53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5F49E73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214.8</w:t>
      </w:r>
    </w:p>
    <w:p w14:paraId="5EDF585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1829800</w:t>
      </w:r>
    </w:p>
    <w:p w14:paraId="28A2E4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4365673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71B5CAD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214.8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0.1604</w:t>
      </w:r>
    </w:p>
    <w:p w14:paraId="1E09919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0.1 · 1 · 0.7 · 1829800 · (1-0.8) = </w:t>
      </w:r>
      <w:r w:rsidRPr="00B9356F">
        <w:rPr>
          <w:rFonts w:ascii="Arial" w:hAnsi="Arial" w:cs="Arial"/>
          <w:b/>
          <w:color w:val="000000"/>
        </w:rPr>
        <w:t>2.95</w:t>
      </w:r>
    </w:p>
    <w:p w14:paraId="0AB782E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A8B5B4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0.1604</w:t>
      </w:r>
    </w:p>
    <w:p w14:paraId="1BF9722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+ 2.95 = </w:t>
      </w:r>
      <w:r w:rsidRPr="00B9356F">
        <w:rPr>
          <w:rFonts w:ascii="Arial" w:hAnsi="Arial" w:cs="Arial"/>
          <w:b/>
          <w:color w:val="000000"/>
        </w:rPr>
        <w:t>2.95</w:t>
      </w:r>
    </w:p>
    <w:p w14:paraId="0A983CA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B5B697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122D4F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0F1B70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0236FD5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C499EF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360B74D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A1A3DB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C2CFE0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1E104C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234F63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FA6F33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0D18015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3258E9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1448395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030D78D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04D0458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60BAA11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6AB1C8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131000</w:t>
      </w:r>
    </w:p>
    <w:p w14:paraId="64E5889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0B4416F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5F2DC53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584FAF4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7AA09E6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4767D27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031AC50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0.1 · 0.002 · 131000 · (1-0.8) = </w:t>
      </w:r>
      <w:r w:rsidRPr="00B9356F">
        <w:rPr>
          <w:rFonts w:ascii="Arial" w:hAnsi="Arial" w:cs="Arial"/>
          <w:b/>
          <w:color w:val="000000"/>
        </w:rPr>
        <w:t>12.16</w:t>
      </w:r>
    </w:p>
    <w:p w14:paraId="46A682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0.1 · 0.002 · 131000 · (365-(60 + 60)) · (1-0.8) = </w:t>
      </w:r>
      <w:r w:rsidRPr="00B9356F">
        <w:rPr>
          <w:rFonts w:ascii="Arial" w:hAnsi="Arial" w:cs="Arial"/>
          <w:b/>
          <w:color w:val="000000"/>
        </w:rPr>
        <w:t>154.4</w:t>
      </w:r>
    </w:p>
    <w:p w14:paraId="4E4F62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0.1604 + 12.16 = </w:t>
      </w:r>
      <w:r w:rsidRPr="00B9356F">
        <w:rPr>
          <w:rFonts w:ascii="Arial" w:hAnsi="Arial" w:cs="Arial"/>
          <w:b/>
          <w:color w:val="000000"/>
        </w:rPr>
        <w:t>12.32</w:t>
      </w:r>
    </w:p>
    <w:p w14:paraId="6EA7E98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2.95 + 154.4 = </w:t>
      </w:r>
      <w:r w:rsidRPr="00B9356F">
        <w:rPr>
          <w:rFonts w:ascii="Arial" w:hAnsi="Arial" w:cs="Arial"/>
          <w:b/>
          <w:color w:val="000000"/>
        </w:rPr>
        <w:t>157.4</w:t>
      </w:r>
    </w:p>
    <w:p w14:paraId="0832337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3455BA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E429B2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157.4 = </w:t>
      </w:r>
      <w:r w:rsidRPr="00B9356F">
        <w:rPr>
          <w:rFonts w:ascii="Arial" w:hAnsi="Arial" w:cs="Arial"/>
          <w:b/>
          <w:color w:val="000000"/>
        </w:rPr>
        <w:t>63</w:t>
      </w:r>
    </w:p>
    <w:p w14:paraId="1A585E7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12.32 = </w:t>
      </w:r>
      <w:r w:rsidRPr="00B9356F">
        <w:rPr>
          <w:rFonts w:ascii="Arial" w:hAnsi="Arial" w:cs="Arial"/>
          <w:b/>
          <w:color w:val="000000"/>
        </w:rPr>
        <w:t>4.93</w:t>
      </w:r>
    </w:p>
    <w:p w14:paraId="0F92A0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BDAB9C4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78DEEFA6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C1D0" w14:textId="1B9C9CE2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ED34" w14:textId="623B3B0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B6EA" w14:textId="15546CD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EC5F" w14:textId="62E019CB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5DD6C95C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EF29" w14:textId="13F7AB9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D987" w14:textId="1F7D5E5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DD85" w14:textId="279853AC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4.93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0A1C" w14:textId="19CEA5D5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63</w:t>
            </w:r>
          </w:p>
        </w:tc>
      </w:tr>
    </w:tbl>
    <w:p w14:paraId="53841733" w14:textId="27BCA6A2" w:rsidR="00B9356F" w:rsidRPr="00B9356F" w:rsidRDefault="00B9356F" w:rsidP="00B9356F">
      <w:pPr>
        <w:rPr>
          <w:color w:val="000000"/>
          <w:sz w:val="22"/>
        </w:rPr>
      </w:pPr>
    </w:p>
    <w:p w14:paraId="2D5F608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BDB6A4E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6FE9E811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638CD506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0F60B7A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FBC6398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2C661A74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11BFF0B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21FB96E" w14:textId="69A24F6C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1ADDC3F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D3A744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1FC5EA0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0419896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ADD6C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3FD0F1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10E968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853145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0105E62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FB4C21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071218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CD627C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B48BBD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343010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56CA6B9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3006A0C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4DB9FBB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EB45E7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3C8BF0E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4BBD7DC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5B3CF2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26474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3A2B15E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350AB6B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34EE996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7F7525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6BA4796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2BAAA70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2C6F71B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7E61BC4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2872227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552D1AC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2076B0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2AB8FA7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92.04</w:t>
      </w:r>
    </w:p>
    <w:p w14:paraId="377115E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784200</w:t>
      </w:r>
    </w:p>
    <w:p w14:paraId="51A5709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710D9C9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4DECB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92.04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0.0687</w:t>
      </w:r>
    </w:p>
    <w:p w14:paraId="5AAFC3E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0.1 · 1 · 0.7 · 784200 · (1-0.8) = </w:t>
      </w:r>
      <w:r w:rsidRPr="00B9356F">
        <w:rPr>
          <w:rFonts w:ascii="Arial" w:hAnsi="Arial" w:cs="Arial"/>
          <w:b/>
          <w:color w:val="000000"/>
        </w:rPr>
        <w:t>1.265</w:t>
      </w:r>
    </w:p>
    <w:p w14:paraId="7AA1BEC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686A3D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0.0687</w:t>
      </w:r>
    </w:p>
    <w:p w14:paraId="5D34C8D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+ 1.265 = </w:t>
      </w:r>
      <w:r w:rsidRPr="00B9356F">
        <w:rPr>
          <w:rFonts w:ascii="Arial" w:hAnsi="Arial" w:cs="Arial"/>
          <w:b/>
          <w:color w:val="000000"/>
        </w:rPr>
        <w:t>1.265</w:t>
      </w:r>
    </w:p>
    <w:p w14:paraId="63DC787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8378B5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89A15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794CFD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D38D393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69AEBB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7B3567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785C09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4D63E2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2F23CB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42D77C4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2A70DF5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13ED4EE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68C2585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1ED538C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3D9D0B5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2BE7BEE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1B576D7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395FD87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44000</w:t>
      </w:r>
    </w:p>
    <w:p w14:paraId="6E20504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2FF9378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3DC204E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0669471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6EC1BAB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4D0C8E1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3CD7C00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0.1 · 0.002 · 44000 · (1-0.8) = </w:t>
      </w:r>
      <w:r w:rsidRPr="00B9356F">
        <w:rPr>
          <w:rFonts w:ascii="Arial" w:hAnsi="Arial" w:cs="Arial"/>
          <w:b/>
          <w:color w:val="000000"/>
        </w:rPr>
        <w:t>4.08</w:t>
      </w:r>
    </w:p>
    <w:p w14:paraId="4F0AF29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0.1 · 0.002 · 44000 · (365-(60 + 60)) · (1-0.8) = </w:t>
      </w:r>
      <w:r w:rsidRPr="00B9356F">
        <w:rPr>
          <w:rFonts w:ascii="Arial" w:hAnsi="Arial" w:cs="Arial"/>
          <w:b/>
          <w:color w:val="000000"/>
        </w:rPr>
        <w:t>51.9</w:t>
      </w:r>
    </w:p>
    <w:p w14:paraId="5051781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0.0687 + 4.08 = </w:t>
      </w:r>
      <w:r w:rsidRPr="00B9356F">
        <w:rPr>
          <w:rFonts w:ascii="Arial" w:hAnsi="Arial" w:cs="Arial"/>
          <w:b/>
          <w:color w:val="000000"/>
        </w:rPr>
        <w:t>4.15</w:t>
      </w:r>
    </w:p>
    <w:p w14:paraId="26DD7F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1.265 + 51.9 = </w:t>
      </w:r>
      <w:r w:rsidRPr="00B9356F">
        <w:rPr>
          <w:rFonts w:ascii="Arial" w:hAnsi="Arial" w:cs="Arial"/>
          <w:b/>
          <w:color w:val="000000"/>
        </w:rPr>
        <w:t>53.2</w:t>
      </w:r>
    </w:p>
    <w:p w14:paraId="0443FE0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F14384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D83BD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53.2 = </w:t>
      </w:r>
      <w:r w:rsidRPr="00B9356F">
        <w:rPr>
          <w:rFonts w:ascii="Arial" w:hAnsi="Arial" w:cs="Arial"/>
          <w:b/>
          <w:color w:val="000000"/>
        </w:rPr>
        <w:t>21.3</w:t>
      </w:r>
    </w:p>
    <w:p w14:paraId="4D9298A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4.15 = </w:t>
      </w:r>
      <w:r w:rsidRPr="00B9356F">
        <w:rPr>
          <w:rFonts w:ascii="Arial" w:hAnsi="Arial" w:cs="Arial"/>
          <w:b/>
          <w:color w:val="000000"/>
        </w:rPr>
        <w:t>1.66</w:t>
      </w:r>
    </w:p>
    <w:p w14:paraId="2068B0E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5932348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757E2500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3A5A" w14:textId="035E750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76D8" w14:textId="59BC431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28BE" w14:textId="2667AAD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C690" w14:textId="7212DFB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18F5B2C6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B767" w14:textId="24D80B5B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D6B0" w14:textId="0F386918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09D5" w14:textId="022478B1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1.66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1FCC" w14:textId="4C36CFE7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21.3</w:t>
            </w:r>
          </w:p>
        </w:tc>
      </w:tr>
    </w:tbl>
    <w:p w14:paraId="0B516EEB" w14:textId="6DD2B433" w:rsidR="00B9356F" w:rsidRPr="00B9356F" w:rsidRDefault="00B9356F" w:rsidP="00B9356F">
      <w:pPr>
        <w:rPr>
          <w:color w:val="000000"/>
          <w:sz w:val="22"/>
        </w:rPr>
      </w:pPr>
    </w:p>
    <w:p w14:paraId="449B773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92A074E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7791F49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39134EE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6F005DC0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78C238A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4CD579B" w14:textId="12CDDF38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3735D20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C1A7C0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3C56A85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6026 01, Погрузочные работы</w:t>
      </w:r>
    </w:p>
    <w:p w14:paraId="5904A7C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0760AE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84337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FD1A02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4BCB2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7D91655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E1CF9C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B4207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2DC0AC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3C5779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88FEC2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54536AA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7BA8BB7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45EFC59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36BD9CF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266D2DC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1F291D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24CE54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9F15D5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5E22512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6BB12E6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05224F7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5C3D6A5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3BB9815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7788C33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2909633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2BED2B6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2727785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5508202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1E0CF1F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773</w:t>
      </w:r>
    </w:p>
    <w:p w14:paraId="0A81F9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6586000</w:t>
      </w:r>
    </w:p>
    <w:p w14:paraId="343AE6A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2C9A9F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031301A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773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5.77</w:t>
      </w:r>
    </w:p>
    <w:p w14:paraId="4E81878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1 · 1 · 0.7 · 6586000 · (1-0.8) = </w:t>
      </w:r>
      <w:r w:rsidRPr="00B9356F">
        <w:rPr>
          <w:rFonts w:ascii="Arial" w:hAnsi="Arial" w:cs="Arial"/>
          <w:b/>
          <w:color w:val="000000"/>
        </w:rPr>
        <w:t>106.2</w:t>
      </w:r>
    </w:p>
    <w:p w14:paraId="7CCB5F3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031E17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5.77</w:t>
      </w:r>
    </w:p>
    <w:p w14:paraId="119C619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+ 106.2 = </w:t>
      </w:r>
      <w:r w:rsidRPr="00B9356F">
        <w:rPr>
          <w:rFonts w:ascii="Arial" w:hAnsi="Arial" w:cs="Arial"/>
          <w:b/>
          <w:color w:val="000000"/>
        </w:rPr>
        <w:t>106.2</w:t>
      </w:r>
    </w:p>
    <w:p w14:paraId="0C090FF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A23615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B6D27D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106.2 = </w:t>
      </w:r>
      <w:r w:rsidRPr="00B9356F">
        <w:rPr>
          <w:rFonts w:ascii="Arial" w:hAnsi="Arial" w:cs="Arial"/>
          <w:b/>
          <w:color w:val="000000"/>
        </w:rPr>
        <w:t>42.5</w:t>
      </w:r>
    </w:p>
    <w:p w14:paraId="533620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5.77 = </w:t>
      </w:r>
      <w:r w:rsidRPr="00B9356F">
        <w:rPr>
          <w:rFonts w:ascii="Arial" w:hAnsi="Arial" w:cs="Arial"/>
          <w:b/>
          <w:color w:val="000000"/>
        </w:rPr>
        <w:t>2.31</w:t>
      </w:r>
    </w:p>
    <w:p w14:paraId="3420D66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1D5E8A8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4AC24EAF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6726" w14:textId="1B516EE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E2A3" w14:textId="1E17AFB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6C25" w14:textId="0DBDC51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949F" w14:textId="443FF97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4C4869CC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0755" w14:textId="110F93A6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0C23" w14:textId="1DA0074C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86C2" w14:textId="1F44A6BC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BDD4" w14:textId="27BD2FA6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42.5</w:t>
            </w:r>
          </w:p>
        </w:tc>
      </w:tr>
    </w:tbl>
    <w:p w14:paraId="4757ECDB" w14:textId="1FD9B35F" w:rsidR="00B9356F" w:rsidRPr="00B9356F" w:rsidRDefault="00B9356F" w:rsidP="00B9356F">
      <w:pPr>
        <w:rPr>
          <w:color w:val="000000"/>
          <w:sz w:val="22"/>
        </w:rPr>
      </w:pPr>
    </w:p>
    <w:p w14:paraId="00A65FA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5A88E56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1717A30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EE7F414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07DB6280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74D1F47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BB7DE6F" w14:textId="7EF919EB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80D271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48A8D1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52CBA27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2843D1A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B6767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6799B9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476CE4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27A863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687473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D3A533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632F9D2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479EF82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47B0BE4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7D5EC63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Количество одновременно работающих экскаваторов данной марки, шт., </w:t>
      </w:r>
      <w:r w:rsidRPr="00B9356F">
        <w:rPr>
          <w:b/>
          <w:i/>
          <w:color w:val="000000"/>
          <w:sz w:val="22"/>
        </w:rPr>
        <w:t xml:space="preserve">_KOLIV_ = </w:t>
      </w:r>
      <w:r w:rsidRPr="00B9356F">
        <w:rPr>
          <w:rFonts w:ascii="Arial" w:hAnsi="Arial" w:cs="Arial"/>
          <w:b/>
          <w:color w:val="000000"/>
        </w:rPr>
        <w:t>1</w:t>
      </w:r>
    </w:p>
    <w:p w14:paraId="6D0007A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, </w:t>
      </w:r>
      <w:r w:rsidRPr="00B9356F">
        <w:rPr>
          <w:b/>
          <w:i/>
          <w:color w:val="000000"/>
          <w:sz w:val="22"/>
        </w:rPr>
        <w:t xml:space="preserve">KR1 = </w:t>
      </w:r>
      <w:r w:rsidRPr="00B9356F">
        <w:rPr>
          <w:rFonts w:ascii="Arial" w:hAnsi="Arial" w:cs="Arial"/>
          <w:b/>
          <w:color w:val="000000"/>
        </w:rPr>
        <w:t>10</w:t>
      </w:r>
    </w:p>
    <w:p w14:paraId="45B5ED3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9.4</w:t>
      </w:r>
    </w:p>
    <w:p w14:paraId="4915C40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2143DC7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B368E1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2DD6AE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19C3585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0A6C16D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7030153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375D2D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5784ADB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B9356F">
        <w:rPr>
          <w:b/>
          <w:i/>
          <w:color w:val="000000"/>
          <w:sz w:val="22"/>
        </w:rPr>
        <w:t xml:space="preserve">VMAX = </w:t>
      </w:r>
      <w:r w:rsidRPr="00B9356F">
        <w:rPr>
          <w:rFonts w:ascii="Arial" w:hAnsi="Arial" w:cs="Arial"/>
          <w:b/>
          <w:color w:val="000000"/>
        </w:rPr>
        <w:t>282.2</w:t>
      </w:r>
    </w:p>
    <w:p w14:paraId="5908BAE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B9356F">
        <w:rPr>
          <w:b/>
          <w:i/>
          <w:color w:val="000000"/>
          <w:sz w:val="22"/>
        </w:rPr>
        <w:t xml:space="preserve">VGOD = </w:t>
      </w:r>
      <w:r w:rsidRPr="00B9356F">
        <w:rPr>
          <w:rFonts w:ascii="Arial" w:hAnsi="Arial" w:cs="Arial"/>
          <w:b/>
          <w:color w:val="000000"/>
        </w:rPr>
        <w:t>2404000</w:t>
      </w:r>
    </w:p>
    <w:p w14:paraId="0F55A5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37F31A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84DE9A7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8B6C02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0C32CB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A9E062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_KOLIV_ · Q · VMAX · K3 · K5 · (1-NJ) / 3600 = </w:t>
      </w:r>
      <w:r w:rsidRPr="00B9356F">
        <w:rPr>
          <w:b/>
          <w:color w:val="000000"/>
        </w:rPr>
        <w:t xml:space="preserve">0.4 · 1 · 9.4 · 282.2 · 2 · 0.8 · (1-0.8) / 3600 = </w:t>
      </w:r>
      <w:r w:rsidRPr="00B9356F">
        <w:rPr>
          <w:rFonts w:ascii="Arial" w:hAnsi="Arial" w:cs="Arial"/>
          <w:b/>
          <w:color w:val="000000"/>
        </w:rPr>
        <w:t>0.0943</w:t>
      </w:r>
    </w:p>
    <w:p w14:paraId="774CAD7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B9356F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2404000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9356F">
        <w:rPr>
          <w:rFonts w:ascii="Arial" w:hAnsi="Arial" w:cs="Arial"/>
          <w:b/>
          <w:color w:val="000000"/>
        </w:rPr>
        <w:t>1.735</w:t>
      </w:r>
    </w:p>
    <w:p w14:paraId="0B5ED77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C08213D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2B6597F0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83B9" w14:textId="73829AA4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21F5" w14:textId="7473783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6DFF" w14:textId="0CD7D2E4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C01C" w14:textId="4EC2208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2D694152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5EF3" w14:textId="39FBB431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47CD" w14:textId="083C87A2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4DCD" w14:textId="152BFE7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0.0943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9281" w14:textId="53CCC516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1.735</w:t>
            </w:r>
          </w:p>
        </w:tc>
      </w:tr>
    </w:tbl>
    <w:p w14:paraId="7DC30299" w14:textId="71B1B1E2" w:rsidR="00B9356F" w:rsidRPr="00B9356F" w:rsidRDefault="00B9356F" w:rsidP="00B9356F">
      <w:pPr>
        <w:rPr>
          <w:color w:val="000000"/>
          <w:sz w:val="22"/>
        </w:rPr>
      </w:pPr>
    </w:p>
    <w:p w14:paraId="395E886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095241D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2A3736C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6340C0E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59321599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77763AF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ADCBDA3" w14:textId="35643D84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62AC72D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D64F83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730D6B4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65F3650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A2E05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7FFB4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6E8256A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BB2024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485BD9E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468BFE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D96383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3FB3B59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грузоподъемность (табл.3.3.1), </w:t>
      </w:r>
      <w:r w:rsidRPr="00B9356F">
        <w:rPr>
          <w:b/>
          <w:i/>
          <w:color w:val="000000"/>
          <w:sz w:val="22"/>
        </w:rPr>
        <w:t xml:space="preserve">C1 = </w:t>
      </w:r>
      <w:r w:rsidRPr="00B9356F">
        <w:rPr>
          <w:rFonts w:ascii="Arial" w:hAnsi="Arial" w:cs="Arial"/>
          <w:b/>
          <w:color w:val="000000"/>
        </w:rPr>
        <w:t>1.9</w:t>
      </w:r>
    </w:p>
    <w:p w14:paraId="1FEE148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&gt;10 - &lt; = 20 км/час</w:t>
      </w:r>
    </w:p>
    <w:p w14:paraId="61EC132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скорость передвижения (табл.3.3.2), </w:t>
      </w:r>
      <w:r w:rsidRPr="00B9356F">
        <w:rPr>
          <w:b/>
          <w:i/>
          <w:color w:val="000000"/>
          <w:sz w:val="22"/>
        </w:rPr>
        <w:t xml:space="preserve">C2 = </w:t>
      </w:r>
      <w:r w:rsidRPr="00B9356F">
        <w:rPr>
          <w:rFonts w:ascii="Arial" w:hAnsi="Arial" w:cs="Arial"/>
          <w:b/>
          <w:color w:val="000000"/>
        </w:rPr>
        <w:t>2</w:t>
      </w:r>
    </w:p>
    <w:p w14:paraId="081D15B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Состояние дороги: Дорога со щебеночным покрытием, обработанная каким-либо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пылеподавляющим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раствором</w:t>
      </w:r>
    </w:p>
    <w:p w14:paraId="76A772F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состояние дороги (табл.3.3.3), </w:t>
      </w:r>
      <w:r w:rsidRPr="00B9356F">
        <w:rPr>
          <w:b/>
          <w:i/>
          <w:color w:val="000000"/>
          <w:sz w:val="22"/>
        </w:rPr>
        <w:t xml:space="preserve">C3 = </w:t>
      </w:r>
      <w:r w:rsidRPr="00B9356F">
        <w:rPr>
          <w:rFonts w:ascii="Arial" w:hAnsi="Arial" w:cs="Arial"/>
          <w:b/>
          <w:color w:val="000000"/>
        </w:rPr>
        <w:t>0.1</w:t>
      </w:r>
    </w:p>
    <w:p w14:paraId="21BB3BA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B9356F">
        <w:rPr>
          <w:b/>
          <w:i/>
          <w:color w:val="000000"/>
          <w:sz w:val="22"/>
        </w:rPr>
        <w:t xml:space="preserve">N1 = </w:t>
      </w:r>
      <w:r w:rsidRPr="00B9356F">
        <w:rPr>
          <w:rFonts w:ascii="Arial" w:hAnsi="Arial" w:cs="Arial"/>
          <w:b/>
          <w:color w:val="000000"/>
        </w:rPr>
        <w:t>10</w:t>
      </w:r>
    </w:p>
    <w:p w14:paraId="4660570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B9356F">
        <w:rPr>
          <w:b/>
          <w:i/>
          <w:color w:val="000000"/>
          <w:sz w:val="22"/>
        </w:rPr>
        <w:t xml:space="preserve">L = </w:t>
      </w:r>
      <w:r w:rsidRPr="00B9356F">
        <w:rPr>
          <w:rFonts w:ascii="Arial" w:hAnsi="Arial" w:cs="Arial"/>
          <w:b/>
          <w:color w:val="000000"/>
        </w:rPr>
        <w:t>1</w:t>
      </w:r>
    </w:p>
    <w:p w14:paraId="793759C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B9356F">
        <w:rPr>
          <w:b/>
          <w:i/>
          <w:color w:val="000000"/>
          <w:sz w:val="22"/>
        </w:rPr>
        <w:t xml:space="preserve">N = </w:t>
      </w:r>
      <w:r w:rsidRPr="00B9356F">
        <w:rPr>
          <w:rFonts w:ascii="Arial" w:hAnsi="Arial" w:cs="Arial"/>
          <w:b/>
          <w:color w:val="000000"/>
        </w:rPr>
        <w:t>16</w:t>
      </w:r>
    </w:p>
    <w:p w14:paraId="0D7EA47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долю пыли, уносимой в атмосферу, </w:t>
      </w:r>
      <w:r w:rsidRPr="00B9356F">
        <w:rPr>
          <w:b/>
          <w:i/>
          <w:color w:val="000000"/>
          <w:sz w:val="22"/>
        </w:rPr>
        <w:t xml:space="preserve">C7 = </w:t>
      </w:r>
      <w:r w:rsidRPr="00B9356F">
        <w:rPr>
          <w:rFonts w:ascii="Arial" w:hAnsi="Arial" w:cs="Arial"/>
          <w:b/>
          <w:color w:val="000000"/>
        </w:rPr>
        <w:t>0.01</w:t>
      </w:r>
    </w:p>
    <w:p w14:paraId="1A5B95D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B9356F">
        <w:rPr>
          <w:b/>
          <w:i/>
          <w:color w:val="000000"/>
          <w:sz w:val="22"/>
        </w:rPr>
        <w:t xml:space="preserve">Q1 = </w:t>
      </w:r>
      <w:r w:rsidRPr="00B9356F">
        <w:rPr>
          <w:rFonts w:ascii="Arial" w:hAnsi="Arial" w:cs="Arial"/>
          <w:b/>
          <w:color w:val="000000"/>
        </w:rPr>
        <w:t>1450</w:t>
      </w:r>
    </w:p>
    <w:p w14:paraId="5C5E292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5</w:t>
      </w:r>
    </w:p>
    <w:p w14:paraId="4A79D43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увлажненность дороги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0.7</w:t>
      </w:r>
    </w:p>
    <w:p w14:paraId="5897F68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материала на платформе, </w:t>
      </w:r>
      <w:r w:rsidRPr="00B9356F">
        <w:rPr>
          <w:b/>
          <w:i/>
          <w:color w:val="000000"/>
          <w:sz w:val="22"/>
        </w:rPr>
        <w:t xml:space="preserve">C4 = </w:t>
      </w:r>
      <w:r w:rsidRPr="00B9356F">
        <w:rPr>
          <w:rFonts w:ascii="Arial" w:hAnsi="Arial" w:cs="Arial"/>
          <w:b/>
          <w:color w:val="000000"/>
        </w:rPr>
        <w:t>1.45</w:t>
      </w:r>
    </w:p>
    <w:p w14:paraId="0292F20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B9356F">
        <w:rPr>
          <w:b/>
          <w:i/>
          <w:color w:val="000000"/>
          <w:sz w:val="22"/>
        </w:rPr>
        <w:t xml:space="preserve">V1 = </w:t>
      </w:r>
      <w:r w:rsidRPr="00B9356F">
        <w:rPr>
          <w:rFonts w:ascii="Arial" w:hAnsi="Arial" w:cs="Arial"/>
          <w:b/>
          <w:color w:val="000000"/>
        </w:rPr>
        <w:t>5</w:t>
      </w:r>
    </w:p>
    <w:p w14:paraId="26664A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B9356F">
        <w:rPr>
          <w:b/>
          <w:i/>
          <w:color w:val="000000"/>
          <w:sz w:val="22"/>
        </w:rPr>
        <w:t xml:space="preserve">V2 = </w:t>
      </w:r>
      <w:r w:rsidRPr="00B9356F">
        <w:rPr>
          <w:rFonts w:ascii="Arial" w:hAnsi="Arial" w:cs="Arial"/>
          <w:b/>
          <w:color w:val="000000"/>
        </w:rPr>
        <w:t>20</w:t>
      </w:r>
    </w:p>
    <w:p w14:paraId="2CB38B7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B9356F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B9356F">
        <w:rPr>
          <w:rFonts w:ascii="Arial" w:hAnsi="Arial" w:cs="Arial"/>
          <w:b/>
          <w:color w:val="000000"/>
        </w:rPr>
        <w:t>5.27</w:t>
      </w:r>
    </w:p>
    <w:p w14:paraId="1E6059F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скорость обдува материала в кузове (табл.3.3.4), </w:t>
      </w:r>
      <w:r w:rsidRPr="00B9356F">
        <w:rPr>
          <w:b/>
          <w:i/>
          <w:color w:val="000000"/>
          <w:sz w:val="22"/>
        </w:rPr>
        <w:t xml:space="preserve">C5 = </w:t>
      </w:r>
      <w:r w:rsidRPr="00B9356F">
        <w:rPr>
          <w:rFonts w:ascii="Arial" w:hAnsi="Arial" w:cs="Arial"/>
          <w:b/>
          <w:color w:val="000000"/>
        </w:rPr>
        <w:t>1.26</w:t>
      </w:r>
    </w:p>
    <w:p w14:paraId="1062E7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20</w:t>
      </w:r>
    </w:p>
    <w:p w14:paraId="40BBDD5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3F95B9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447195C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5</w:t>
      </w:r>
    </w:p>
    <w:p w14:paraId="76FD381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перевозимого материала (табл.3.1.4), </w:t>
      </w:r>
      <w:r w:rsidRPr="00B9356F">
        <w:rPr>
          <w:b/>
          <w:i/>
          <w:color w:val="000000"/>
          <w:sz w:val="22"/>
        </w:rPr>
        <w:t xml:space="preserve">K5M = </w:t>
      </w:r>
      <w:r w:rsidRPr="00B9356F">
        <w:rPr>
          <w:rFonts w:ascii="Arial" w:hAnsi="Arial" w:cs="Arial"/>
          <w:b/>
          <w:color w:val="000000"/>
        </w:rPr>
        <w:t>0.7</w:t>
      </w:r>
    </w:p>
    <w:p w14:paraId="3947154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70B3791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50DB315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1692510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4B3D82B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F8A530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5144BC5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665972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(C1 · C2 · C3 · K5 · C7 · N · L · Q1 / 3600 + C4 · C5 · K5M · Q · S · N1) = </w:t>
      </w:r>
      <w:r w:rsidRPr="00B9356F">
        <w:rPr>
          <w:b/>
          <w:color w:val="000000"/>
        </w:rPr>
        <w:t xml:space="preserve">0.4 · (1.9 · 2 · 0.1 · 0.7 · 0.01 · 16 · 1 · 1450 / 3600 + 1.45 · 1.26 · 0.7 · 0.002 · 20 · 10) = </w:t>
      </w:r>
      <w:r w:rsidRPr="00B9356F">
        <w:rPr>
          <w:rFonts w:ascii="Arial" w:hAnsi="Arial" w:cs="Arial"/>
          <w:b/>
          <w:color w:val="000000"/>
        </w:rPr>
        <w:t>0.2115</w:t>
      </w:r>
    </w:p>
    <w:p w14:paraId="154B18F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0.0864 · G · (365-(TSP + TD)) = </w:t>
      </w:r>
      <w:r w:rsidRPr="00B9356F">
        <w:rPr>
          <w:b/>
          <w:color w:val="000000"/>
        </w:rPr>
        <w:t xml:space="preserve">0.0864 · 0.2115 · (365-(60 + 60)) = </w:t>
      </w:r>
      <w:r w:rsidRPr="00B9356F">
        <w:rPr>
          <w:rFonts w:ascii="Arial" w:hAnsi="Arial" w:cs="Arial"/>
          <w:b/>
          <w:color w:val="000000"/>
        </w:rPr>
        <w:t>4.48</w:t>
      </w:r>
    </w:p>
    <w:p w14:paraId="159F0D6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536BB67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lastRenderedPageBreak/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66235463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1F18" w14:textId="74694110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9FC1" w14:textId="04F2009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8642" w14:textId="530E865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4EF8" w14:textId="6F448262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13D72AC9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1B8E" w14:textId="40910C1B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D4B4" w14:textId="178A2C4C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C71E" w14:textId="2AD213D6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0.2115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BFE8" w14:textId="584FC35F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4.48</w:t>
            </w:r>
          </w:p>
        </w:tc>
      </w:tr>
    </w:tbl>
    <w:p w14:paraId="49022396" w14:textId="0706EA0F" w:rsidR="00B9356F" w:rsidRPr="00B9356F" w:rsidRDefault="00B9356F" w:rsidP="00B9356F">
      <w:pPr>
        <w:rPr>
          <w:color w:val="000000"/>
          <w:sz w:val="22"/>
        </w:rPr>
      </w:pPr>
    </w:p>
    <w:p w14:paraId="2ACE657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0AC4971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1C9D52D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50C40AF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1355C558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470B8A9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ECFD2A3" w14:textId="6198AF38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EE0862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BA79C7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65D0123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3623431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E765C6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C9F89B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825091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B43C11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74BB4AB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40AA73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BF1C74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32D53F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310DC0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787411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4C273A1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4BFE522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000E6FB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02DAB4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533AC8B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866F27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2FC398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070E9D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10BC2C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44F0CC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C9BB3E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3F54EE6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0FAE4FC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316A70C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14CDFF5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3FA7C1A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42C24AF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3A7A04A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377C6DE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13C15EC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270.6</w:t>
      </w:r>
    </w:p>
    <w:p w14:paraId="44E920D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2305100</w:t>
      </w:r>
    </w:p>
    <w:p w14:paraId="7ED9F92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08BBBB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7EC8F84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270.6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0.202</w:t>
      </w:r>
    </w:p>
    <w:p w14:paraId="249D552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0.1 · 1 · 0.7 · 2305100 · (1-0.8) = </w:t>
      </w:r>
      <w:r w:rsidRPr="00B9356F">
        <w:rPr>
          <w:rFonts w:ascii="Arial" w:hAnsi="Arial" w:cs="Arial"/>
          <w:b/>
          <w:color w:val="000000"/>
        </w:rPr>
        <w:t>3.72</w:t>
      </w:r>
    </w:p>
    <w:p w14:paraId="7564CD8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6940E6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0.202</w:t>
      </w:r>
    </w:p>
    <w:p w14:paraId="0323483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+ 3.72 = </w:t>
      </w:r>
      <w:r w:rsidRPr="00B9356F">
        <w:rPr>
          <w:rFonts w:ascii="Arial" w:hAnsi="Arial" w:cs="Arial"/>
          <w:b/>
          <w:color w:val="000000"/>
        </w:rPr>
        <w:t>3.72</w:t>
      </w:r>
    </w:p>
    <w:p w14:paraId="60E7147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888564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4094E5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3.72 = </w:t>
      </w:r>
      <w:r w:rsidRPr="00B9356F">
        <w:rPr>
          <w:rFonts w:ascii="Arial" w:hAnsi="Arial" w:cs="Arial"/>
          <w:b/>
          <w:color w:val="000000"/>
        </w:rPr>
        <w:t>1.488</w:t>
      </w:r>
    </w:p>
    <w:p w14:paraId="12BD74B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0.202 = </w:t>
      </w:r>
      <w:r w:rsidRPr="00B9356F">
        <w:rPr>
          <w:rFonts w:ascii="Arial" w:hAnsi="Arial" w:cs="Arial"/>
          <w:b/>
          <w:color w:val="000000"/>
        </w:rPr>
        <w:t>0.0808</w:t>
      </w:r>
    </w:p>
    <w:p w14:paraId="3D45080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CED9F3E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2AC2AC89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0234" w14:textId="0961D3A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7C07" w14:textId="09012C8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EB0A" w14:textId="0D16B4E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B7F3" w14:textId="3B26C4A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72F6CFF9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606D" w14:textId="01957DAB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EE9F" w14:textId="5F02C67C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0601" w14:textId="08857A3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0.0808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2FB3" w14:textId="03AD3B0A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1.488</w:t>
            </w:r>
          </w:p>
        </w:tc>
      </w:tr>
    </w:tbl>
    <w:p w14:paraId="2F4DED0F" w14:textId="27BE9992" w:rsidR="00B9356F" w:rsidRPr="00B9356F" w:rsidRDefault="00B9356F" w:rsidP="00B9356F">
      <w:pPr>
        <w:rPr>
          <w:color w:val="000000"/>
          <w:sz w:val="22"/>
        </w:rPr>
      </w:pPr>
    </w:p>
    <w:p w14:paraId="00A48F0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4115BE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7470EC5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237B5448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0567A64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7F7CBB0" w14:textId="3986CF03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66EE06C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72DECC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2D003E4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6030 02, Формирование отвала</w:t>
      </w:r>
    </w:p>
    <w:p w14:paraId="1B504E1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E53FE3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6B22F5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C57BC5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6EE21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6549980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9A785C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7F6273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208687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99ECB5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2503B6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4FD4DDE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7015130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8B6EF32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B8C386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01D14D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5F23A77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B262E7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39896E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221E5FA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6FD7E2B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F33A3F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E7B5DA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1966A50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33B140A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5111566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6CC150D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06F6122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3BE3F2D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5BCA535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270.6</w:t>
      </w:r>
    </w:p>
    <w:p w14:paraId="35461F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2305100</w:t>
      </w:r>
    </w:p>
    <w:p w14:paraId="5CAA20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48FA7F7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3F8AF6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270.6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2.02</w:t>
      </w:r>
    </w:p>
    <w:p w14:paraId="5AF1CEA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1 · 1 · 0.7 · 2305100 · (1-0.8) = </w:t>
      </w:r>
      <w:r w:rsidRPr="00B9356F">
        <w:rPr>
          <w:rFonts w:ascii="Arial" w:hAnsi="Arial" w:cs="Arial"/>
          <w:b/>
          <w:color w:val="000000"/>
        </w:rPr>
        <w:t>37.2</w:t>
      </w:r>
    </w:p>
    <w:p w14:paraId="42845B9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EB1261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2.02</w:t>
      </w:r>
    </w:p>
    <w:p w14:paraId="5F57C19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+ 37.2 = </w:t>
      </w:r>
      <w:r w:rsidRPr="00B9356F">
        <w:rPr>
          <w:rFonts w:ascii="Arial" w:hAnsi="Arial" w:cs="Arial"/>
          <w:b/>
          <w:color w:val="000000"/>
        </w:rPr>
        <w:t>37.2</w:t>
      </w:r>
    </w:p>
    <w:p w14:paraId="5E9EA3F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549917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F3A97A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37.2 = </w:t>
      </w:r>
      <w:r w:rsidRPr="00B9356F">
        <w:rPr>
          <w:rFonts w:ascii="Arial" w:hAnsi="Arial" w:cs="Arial"/>
          <w:b/>
          <w:color w:val="000000"/>
        </w:rPr>
        <w:t>14.88</w:t>
      </w:r>
    </w:p>
    <w:p w14:paraId="61F0E6A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2.02 = </w:t>
      </w:r>
      <w:r w:rsidRPr="00B9356F">
        <w:rPr>
          <w:rFonts w:ascii="Arial" w:hAnsi="Arial" w:cs="Arial"/>
          <w:b/>
          <w:color w:val="000000"/>
        </w:rPr>
        <w:t>0.808</w:t>
      </w:r>
    </w:p>
    <w:p w14:paraId="667E9C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49364CE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150AC31B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38FC" w14:textId="58EBAB4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F2D8" w14:textId="64161BFA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ED09" w14:textId="3F3C4294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3E52" w14:textId="05D2EBC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5529B704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37BA" w14:textId="3C5EE7A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B370" w14:textId="1FE8B06E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937F" w14:textId="3CC5347E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0.808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57BD" w14:textId="747B9904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14.88</w:t>
            </w:r>
          </w:p>
        </w:tc>
      </w:tr>
    </w:tbl>
    <w:p w14:paraId="56162C96" w14:textId="44AA2716" w:rsidR="00B9356F" w:rsidRPr="00B9356F" w:rsidRDefault="00B9356F" w:rsidP="00B9356F">
      <w:pPr>
        <w:rPr>
          <w:color w:val="000000"/>
          <w:sz w:val="22"/>
        </w:rPr>
      </w:pPr>
    </w:p>
    <w:p w14:paraId="05DC943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448AF98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18927078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7B8B3F30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3802B61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704DE6C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1EF2715D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032D9B7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BC6EF10" w14:textId="03C06D80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5329754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30079E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7489442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3217229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908C99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436123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A87C48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2CC638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3BEB08D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FE763C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FEEDDB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5A4627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70C49D2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DB9B82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0BA5108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683C82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0C22B1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16A3FE5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994D89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CE3394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20F3237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FAEB84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9C4F92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08353DF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560043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19C2351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FA32AB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226745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2FC6579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411000</w:t>
      </w:r>
    </w:p>
    <w:p w14:paraId="4AE14BE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1CCE445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69DE930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118667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7C064A6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0A9748C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4044787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0.1 · 0.002 · 411000 · (1-0.8) = </w:t>
      </w:r>
      <w:r w:rsidRPr="00B9356F">
        <w:rPr>
          <w:rFonts w:ascii="Arial" w:hAnsi="Arial" w:cs="Arial"/>
          <w:b/>
          <w:color w:val="000000"/>
        </w:rPr>
        <w:t>38.14</w:t>
      </w:r>
    </w:p>
    <w:p w14:paraId="324F3A1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0.1 · 0.002 · 411000 · (365-(60 + 60)) · (1-0.8) = </w:t>
      </w:r>
      <w:r w:rsidRPr="00B9356F">
        <w:rPr>
          <w:rFonts w:ascii="Arial" w:hAnsi="Arial" w:cs="Arial"/>
          <w:b/>
          <w:color w:val="000000"/>
        </w:rPr>
        <w:t>484.4</w:t>
      </w:r>
    </w:p>
    <w:p w14:paraId="570711B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 + 38.14 = </w:t>
      </w:r>
      <w:r w:rsidRPr="00B9356F">
        <w:rPr>
          <w:rFonts w:ascii="Arial" w:hAnsi="Arial" w:cs="Arial"/>
          <w:b/>
          <w:color w:val="000000"/>
        </w:rPr>
        <w:t>38.14</w:t>
      </w:r>
    </w:p>
    <w:p w14:paraId="338D435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+ 484.4 = </w:t>
      </w:r>
      <w:r w:rsidRPr="00B9356F">
        <w:rPr>
          <w:rFonts w:ascii="Arial" w:hAnsi="Arial" w:cs="Arial"/>
          <w:b/>
          <w:color w:val="000000"/>
        </w:rPr>
        <w:t>484.4</w:t>
      </w:r>
    </w:p>
    <w:p w14:paraId="2E9DB13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BDBB63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CA8DD0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484.4 = </w:t>
      </w:r>
      <w:r w:rsidRPr="00B9356F">
        <w:rPr>
          <w:rFonts w:ascii="Arial" w:hAnsi="Arial" w:cs="Arial"/>
          <w:b/>
          <w:color w:val="000000"/>
        </w:rPr>
        <w:t>193.8</w:t>
      </w:r>
    </w:p>
    <w:p w14:paraId="418770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38.14 = </w:t>
      </w:r>
      <w:r w:rsidRPr="00B9356F">
        <w:rPr>
          <w:rFonts w:ascii="Arial" w:hAnsi="Arial" w:cs="Arial"/>
          <w:b/>
          <w:color w:val="000000"/>
        </w:rPr>
        <w:t>15.26</w:t>
      </w:r>
    </w:p>
    <w:p w14:paraId="7E7FD09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35C7613C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3A22837A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3BC" w14:textId="591AC140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D262" w14:textId="72749D9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C055" w14:textId="7ECEDF41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68B3" w14:textId="6157B75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315CD4A0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DBA6" w14:textId="5155C14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5C19" w14:textId="61E3F796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2165" w14:textId="019E23F1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243" w14:textId="2AD57DFD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193.8</w:t>
            </w:r>
          </w:p>
        </w:tc>
      </w:tr>
    </w:tbl>
    <w:p w14:paraId="4EAA61EA" w14:textId="5B4F178B" w:rsidR="00B9356F" w:rsidRPr="00B9356F" w:rsidRDefault="00B9356F" w:rsidP="00B9356F">
      <w:pPr>
        <w:rPr>
          <w:color w:val="000000"/>
          <w:sz w:val="22"/>
        </w:rPr>
      </w:pPr>
    </w:p>
    <w:p w14:paraId="55CC601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D3ECE6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B2C8BB8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5082EECA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5269828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B1E259B" w14:textId="08357EF3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7522828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F56BCF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780E20C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6EEE980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38D35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50CAA6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0553E9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102010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1648213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3B3E9E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EF0DF2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B39424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C610F5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A7DF3B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431E90B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52ADFBC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02EEA4F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483512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6A6F198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20640C0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>Степень открытости: с 4-х сторон</w:t>
      </w:r>
    </w:p>
    <w:p w14:paraId="4B124CE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65921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3F2355F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55C41B9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20D5A31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387910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67C5A22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6FCD609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599CC4D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68870AE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6A9DCE2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7C57771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10C3877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B9356F">
        <w:rPr>
          <w:b/>
          <w:i/>
          <w:color w:val="000000"/>
          <w:sz w:val="22"/>
        </w:rPr>
        <w:t xml:space="preserve">K9 = </w:t>
      </w:r>
      <w:r w:rsidRPr="00B9356F">
        <w:rPr>
          <w:rFonts w:ascii="Arial" w:hAnsi="Arial" w:cs="Arial"/>
          <w:b/>
          <w:color w:val="000000"/>
        </w:rPr>
        <w:t>0.1</w:t>
      </w:r>
    </w:p>
    <w:p w14:paraId="38A6769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502.5</w:t>
      </w:r>
    </w:p>
    <w:p w14:paraId="38402DB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4280900</w:t>
      </w:r>
    </w:p>
    <w:p w14:paraId="2A52447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25115F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600836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502.5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0.375</w:t>
      </w:r>
    </w:p>
    <w:p w14:paraId="3AE07F6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0.1 · 1 · 0.7 · 4280900 · (1-0.8) = </w:t>
      </w:r>
      <w:r w:rsidRPr="00B9356F">
        <w:rPr>
          <w:rFonts w:ascii="Arial" w:hAnsi="Arial" w:cs="Arial"/>
          <w:b/>
          <w:color w:val="000000"/>
        </w:rPr>
        <w:t>6.9</w:t>
      </w:r>
    </w:p>
    <w:p w14:paraId="0A160F8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E2F7A8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0.375</w:t>
      </w:r>
    </w:p>
    <w:p w14:paraId="6B8B01E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+ 6.9 = </w:t>
      </w:r>
      <w:r w:rsidRPr="00B9356F">
        <w:rPr>
          <w:rFonts w:ascii="Arial" w:hAnsi="Arial" w:cs="Arial"/>
          <w:b/>
          <w:color w:val="000000"/>
        </w:rPr>
        <w:t>6.9</w:t>
      </w:r>
    </w:p>
    <w:p w14:paraId="2FD9BF1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08CC72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04ED4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6.9 = </w:t>
      </w:r>
      <w:r w:rsidRPr="00B9356F">
        <w:rPr>
          <w:rFonts w:ascii="Arial" w:hAnsi="Arial" w:cs="Arial"/>
          <w:b/>
          <w:color w:val="000000"/>
        </w:rPr>
        <w:t>2.76</w:t>
      </w:r>
    </w:p>
    <w:p w14:paraId="6E2020F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0.375 = </w:t>
      </w:r>
      <w:r w:rsidRPr="00B9356F">
        <w:rPr>
          <w:rFonts w:ascii="Arial" w:hAnsi="Arial" w:cs="Arial"/>
          <w:b/>
          <w:color w:val="000000"/>
        </w:rPr>
        <w:t>0.15</w:t>
      </w:r>
    </w:p>
    <w:p w14:paraId="262EC1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9E9D96D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38AE5C19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460" w14:textId="14100E11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22EB" w14:textId="46F853A1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8EE0" w14:textId="3FAD1CD5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0ACE" w14:textId="6F37ECF2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255D2DFF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D075" w14:textId="02BA5A92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0527" w14:textId="423138BA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6B54" w14:textId="755A1F6C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5E44" w14:textId="1D7459A3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2.76</w:t>
            </w:r>
          </w:p>
        </w:tc>
      </w:tr>
    </w:tbl>
    <w:p w14:paraId="04472387" w14:textId="139F8F2B" w:rsidR="00B9356F" w:rsidRPr="00B9356F" w:rsidRDefault="00B9356F" w:rsidP="00B9356F">
      <w:pPr>
        <w:rPr>
          <w:color w:val="000000"/>
          <w:sz w:val="22"/>
        </w:rPr>
      </w:pPr>
    </w:p>
    <w:p w14:paraId="7A7A551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D0C463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6A32ADE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24FF7242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001B3DE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57CA078" w14:textId="0753F3A4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1D638CE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08ADDA1" w14:textId="0424F2DA" w:rsidR="00B9356F" w:rsidRPr="003007C0" w:rsidRDefault="00B9356F" w:rsidP="00B9356F">
      <w:pPr>
        <w:rPr>
          <w:rFonts w:ascii="Courier New" w:hAnsi="Courier New" w:cs="Courier New"/>
          <w:color w:val="000000"/>
          <w:sz w:val="22"/>
          <w:lang w:val="kk-KZ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Источник загрязнения: 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6033</w:t>
      </w:r>
    </w:p>
    <w:p w14:paraId="5517B5C3" w14:textId="49959EEF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3</w:t>
      </w:r>
      <w:r w:rsidRPr="00B9356F">
        <w:rPr>
          <w:rFonts w:ascii="Courier New" w:hAnsi="Courier New" w:cs="Courier New"/>
          <w:color w:val="000000"/>
          <w:sz w:val="22"/>
        </w:rPr>
        <w:t xml:space="preserve"> 01, Формирование отвала</w:t>
      </w:r>
    </w:p>
    <w:p w14:paraId="1530F6A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CDA1A4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39A2D9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64FEBB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A6168A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6B3D755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6F3494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2B0488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BCBE90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018A17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9FDEB7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6D36948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57A2185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D900A3D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12F5E0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65F3730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0F3F54F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9E4F27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382F95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72A0527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396EFE1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424A928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2A774D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41E2DDE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7BA32AB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57CC7C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052D76A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3FC706D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1F19BF2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5D9399C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502.5</w:t>
      </w:r>
    </w:p>
    <w:p w14:paraId="02EB430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4280900</w:t>
      </w:r>
    </w:p>
    <w:p w14:paraId="08C980D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560AD43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4D8B707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502.5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3.75</w:t>
      </w:r>
    </w:p>
    <w:p w14:paraId="7D9E390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1 · 1 · 0.7 · 4280900 · (1-0.8) = </w:t>
      </w:r>
      <w:r w:rsidRPr="00B9356F">
        <w:rPr>
          <w:rFonts w:ascii="Arial" w:hAnsi="Arial" w:cs="Arial"/>
          <w:b/>
          <w:color w:val="000000"/>
        </w:rPr>
        <w:t>69</w:t>
      </w:r>
    </w:p>
    <w:p w14:paraId="58D7B2B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427708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3.75</w:t>
      </w:r>
    </w:p>
    <w:p w14:paraId="50A6983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+ 69 = </w:t>
      </w:r>
      <w:r w:rsidRPr="00B9356F">
        <w:rPr>
          <w:rFonts w:ascii="Arial" w:hAnsi="Arial" w:cs="Arial"/>
          <w:b/>
          <w:color w:val="000000"/>
        </w:rPr>
        <w:t>69</w:t>
      </w:r>
    </w:p>
    <w:p w14:paraId="6D11633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331FB2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6CB973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69 = </w:t>
      </w:r>
      <w:r w:rsidRPr="00B9356F">
        <w:rPr>
          <w:rFonts w:ascii="Arial" w:hAnsi="Arial" w:cs="Arial"/>
          <w:b/>
          <w:color w:val="000000"/>
        </w:rPr>
        <w:t>27.6</w:t>
      </w:r>
    </w:p>
    <w:p w14:paraId="42FF127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3.75 = </w:t>
      </w:r>
      <w:r w:rsidRPr="00B9356F">
        <w:rPr>
          <w:rFonts w:ascii="Arial" w:hAnsi="Arial" w:cs="Arial"/>
          <w:b/>
          <w:color w:val="000000"/>
        </w:rPr>
        <w:t>1.5</w:t>
      </w:r>
    </w:p>
    <w:p w14:paraId="6A850F0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12AB3CC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7ACBAEF4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700A" w14:textId="7303C425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D314" w14:textId="7288A2D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5686" w14:textId="7EDD205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13A0" w14:textId="042EE05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3D4C6685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48E6" w14:textId="3705C094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80CF" w14:textId="72B9B372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7C90" w14:textId="592619C5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1.5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616D" w14:textId="25B7701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27.6</w:t>
            </w:r>
          </w:p>
        </w:tc>
      </w:tr>
    </w:tbl>
    <w:p w14:paraId="6B442D00" w14:textId="0952D2F5" w:rsidR="00B9356F" w:rsidRPr="00B9356F" w:rsidRDefault="00B9356F" w:rsidP="00B9356F">
      <w:pPr>
        <w:rPr>
          <w:color w:val="000000"/>
          <w:sz w:val="22"/>
        </w:rPr>
      </w:pPr>
    </w:p>
    <w:p w14:paraId="3B7F643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0A93D50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470C677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839C514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0D5D2772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3EAA977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D1741E9" w14:textId="0ED05E58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545D7D6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E8F5CF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41D0133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0DF589D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550040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34B81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0F0A54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E9C4BE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66510EA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362029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00A09E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4FA6CA6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620FC3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1824CC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C882657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006D0C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5C3E4BB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31EA829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C1E8B9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241409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1B35DB5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18AE9C8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116E32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CB2AC4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346A593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2F5E61C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302A318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6B28214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5426A7D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Поверхность пыления в плане, м2, </w:t>
      </w:r>
      <w:r w:rsidRPr="00B9356F">
        <w:rPr>
          <w:b/>
          <w:i/>
          <w:color w:val="000000"/>
          <w:sz w:val="22"/>
        </w:rPr>
        <w:t xml:space="preserve">S = </w:t>
      </w:r>
      <w:r w:rsidRPr="00B9356F">
        <w:rPr>
          <w:rFonts w:ascii="Arial" w:hAnsi="Arial" w:cs="Arial"/>
          <w:b/>
          <w:color w:val="000000"/>
        </w:rPr>
        <w:t>942000</w:t>
      </w:r>
    </w:p>
    <w:p w14:paraId="607BD1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Kоэфф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B9356F">
        <w:rPr>
          <w:b/>
          <w:i/>
          <w:color w:val="000000"/>
          <w:sz w:val="22"/>
        </w:rPr>
        <w:t xml:space="preserve">K6 = </w:t>
      </w:r>
      <w:r w:rsidRPr="00B9356F">
        <w:rPr>
          <w:rFonts w:ascii="Arial" w:hAnsi="Arial" w:cs="Arial"/>
          <w:b/>
          <w:color w:val="000000"/>
        </w:rPr>
        <w:t>1.45</w:t>
      </w:r>
    </w:p>
    <w:p w14:paraId="36410C7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</w:t>
      </w:r>
    </w:p>
    <w:p w14:paraId="2938252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9356F">
        <w:rPr>
          <w:b/>
          <w:i/>
          <w:color w:val="000000"/>
          <w:sz w:val="22"/>
        </w:rPr>
        <w:t xml:space="preserve">TSP = </w:t>
      </w:r>
      <w:r w:rsidRPr="00B9356F">
        <w:rPr>
          <w:rFonts w:ascii="Arial" w:hAnsi="Arial" w:cs="Arial"/>
          <w:b/>
          <w:color w:val="000000"/>
        </w:rPr>
        <w:t>60</w:t>
      </w:r>
    </w:p>
    <w:p w14:paraId="160705F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B9356F">
        <w:rPr>
          <w:b/>
          <w:i/>
          <w:color w:val="000000"/>
          <w:sz w:val="22"/>
        </w:rPr>
        <w:t xml:space="preserve">TO = </w:t>
      </w:r>
      <w:r w:rsidRPr="00B9356F">
        <w:rPr>
          <w:rFonts w:ascii="Arial" w:hAnsi="Arial" w:cs="Arial"/>
          <w:b/>
          <w:color w:val="000000"/>
        </w:rPr>
        <w:t>720</w:t>
      </w:r>
    </w:p>
    <w:p w14:paraId="1542B7D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B9356F">
        <w:rPr>
          <w:b/>
          <w:i/>
          <w:color w:val="000000"/>
          <w:sz w:val="22"/>
        </w:rPr>
        <w:t xml:space="preserve">TD = </w:t>
      </w:r>
      <w:r w:rsidRPr="00B9356F">
        <w:rPr>
          <w:b/>
          <w:i/>
          <w:color w:val="000000"/>
        </w:rPr>
        <w:t xml:space="preserve">2 · TO / 24 = </w:t>
      </w:r>
      <w:r w:rsidRPr="00B9356F">
        <w:rPr>
          <w:b/>
          <w:color w:val="000000"/>
        </w:rPr>
        <w:t xml:space="preserve">2 · 720 / 24 = </w:t>
      </w:r>
      <w:r w:rsidRPr="00B9356F">
        <w:rPr>
          <w:rFonts w:ascii="Arial" w:hAnsi="Arial" w:cs="Arial"/>
          <w:b/>
          <w:color w:val="000000"/>
        </w:rPr>
        <w:t>60</w:t>
      </w:r>
    </w:p>
    <w:p w14:paraId="1A72558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C20619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B9356F">
        <w:rPr>
          <w:b/>
          <w:i/>
          <w:color w:val="000000"/>
          <w:sz w:val="22"/>
        </w:rPr>
        <w:t xml:space="preserve">GC = </w:t>
      </w:r>
      <w:r w:rsidRPr="00B9356F">
        <w:rPr>
          <w:b/>
          <w:i/>
          <w:color w:val="000000"/>
        </w:rPr>
        <w:t xml:space="preserve">K3 · K4 · K5 · K6 · K7 · Q · S · (1-NJ) = </w:t>
      </w:r>
      <w:r w:rsidRPr="00B9356F">
        <w:rPr>
          <w:b/>
          <w:color w:val="000000"/>
        </w:rPr>
        <w:t xml:space="preserve">2 · 1 · 0.8 · 1.45 · 0.1 · 0.002 · 942000 · (1-0.8) = </w:t>
      </w:r>
      <w:r w:rsidRPr="00B9356F">
        <w:rPr>
          <w:rFonts w:ascii="Arial" w:hAnsi="Arial" w:cs="Arial"/>
          <w:b/>
          <w:color w:val="000000"/>
        </w:rPr>
        <w:t>87.4</w:t>
      </w:r>
    </w:p>
    <w:p w14:paraId="4BED8D7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0.0864 · K3SR · K4 · K5 · K6 · K7 · Q · S · (365-(TSP + TD)) · (1-NJ) = </w:t>
      </w:r>
      <w:r w:rsidRPr="00B9356F">
        <w:rPr>
          <w:b/>
          <w:color w:val="000000"/>
        </w:rPr>
        <w:t xml:space="preserve">0.0864 · 1.2 · 1 · 0.8 · 1.45 · 0.1 · 0.002 · 942000 · (365-(60 + 60)) · (1-0.8) = </w:t>
      </w:r>
      <w:r w:rsidRPr="00B9356F">
        <w:rPr>
          <w:rFonts w:ascii="Arial" w:hAnsi="Arial" w:cs="Arial"/>
          <w:b/>
          <w:color w:val="000000"/>
        </w:rPr>
        <w:t>1110.3</w:t>
      </w:r>
    </w:p>
    <w:p w14:paraId="53F5D19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G + GC = </w:t>
      </w:r>
      <w:r w:rsidRPr="00B9356F">
        <w:rPr>
          <w:b/>
          <w:color w:val="000000"/>
        </w:rPr>
        <w:t xml:space="preserve">0 + 87.4 = </w:t>
      </w:r>
      <w:r w:rsidRPr="00B9356F">
        <w:rPr>
          <w:rFonts w:ascii="Arial" w:hAnsi="Arial" w:cs="Arial"/>
          <w:b/>
          <w:color w:val="000000"/>
        </w:rPr>
        <w:t>87.4</w:t>
      </w:r>
    </w:p>
    <w:p w14:paraId="5D59BE0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+ 1110.3 = </w:t>
      </w:r>
      <w:r w:rsidRPr="00B9356F">
        <w:rPr>
          <w:rFonts w:ascii="Arial" w:hAnsi="Arial" w:cs="Arial"/>
          <w:b/>
          <w:color w:val="000000"/>
        </w:rPr>
        <w:t>1110.3</w:t>
      </w:r>
    </w:p>
    <w:p w14:paraId="3B19D75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D5333A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5FC46F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1110.3 = </w:t>
      </w:r>
      <w:r w:rsidRPr="00B9356F">
        <w:rPr>
          <w:rFonts w:ascii="Arial" w:hAnsi="Arial" w:cs="Arial"/>
          <w:b/>
          <w:color w:val="000000"/>
        </w:rPr>
        <w:t>444.1</w:t>
      </w:r>
    </w:p>
    <w:p w14:paraId="0603863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87.4 = </w:t>
      </w:r>
      <w:r w:rsidRPr="00B9356F">
        <w:rPr>
          <w:rFonts w:ascii="Arial" w:hAnsi="Arial" w:cs="Arial"/>
          <w:b/>
          <w:color w:val="000000"/>
        </w:rPr>
        <w:t>34.96</w:t>
      </w:r>
    </w:p>
    <w:p w14:paraId="6B32196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EC513F3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795FFA51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BD20" w14:textId="7212FA0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53C9" w14:textId="5D0F8BAE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13B8" w14:textId="386E6CA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618C" w14:textId="7F4AFF5B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0D612AF2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C0B7" w14:textId="63B9496C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0651" w14:textId="5642A75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4976" w14:textId="5619F4FE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0D68" w14:textId="3CD885F2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444.1</w:t>
            </w:r>
          </w:p>
        </w:tc>
      </w:tr>
    </w:tbl>
    <w:p w14:paraId="4973BCDF" w14:textId="59976E4D" w:rsidR="00B9356F" w:rsidRPr="00B9356F" w:rsidRDefault="00B9356F" w:rsidP="00B9356F">
      <w:pPr>
        <w:rPr>
          <w:color w:val="000000"/>
          <w:sz w:val="22"/>
        </w:rPr>
      </w:pPr>
    </w:p>
    <w:p w14:paraId="015229E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468835A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1BAC0ADF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0776C55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8497235" w14:textId="23EE7A23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14CA31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4F5D1CA" w14:textId="565F76B3" w:rsidR="00B9356F" w:rsidRPr="003007C0" w:rsidRDefault="00B9356F" w:rsidP="00B9356F">
      <w:pPr>
        <w:rPr>
          <w:rFonts w:ascii="Courier New" w:hAnsi="Courier New" w:cs="Courier New"/>
          <w:color w:val="000000"/>
          <w:sz w:val="22"/>
          <w:lang w:val="kk-KZ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5EC1C2B9" w14:textId="33F45882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5</w:t>
      </w:r>
      <w:r w:rsidRPr="00B9356F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3251F07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E317D7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669BC7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3BC98B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7B6BF9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2A4639C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C16248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7F2205E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02795DB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B9356F">
        <w:rPr>
          <w:b/>
          <w:i/>
          <w:color w:val="000000"/>
          <w:sz w:val="22"/>
        </w:rPr>
        <w:t xml:space="preserve">N = </w:t>
      </w:r>
      <w:r w:rsidRPr="00B9356F">
        <w:rPr>
          <w:rFonts w:ascii="Arial" w:hAnsi="Arial" w:cs="Arial"/>
          <w:b/>
          <w:color w:val="000000"/>
        </w:rPr>
        <w:t>2</w:t>
      </w:r>
    </w:p>
    <w:p w14:paraId="66617F6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B9356F">
        <w:rPr>
          <w:b/>
          <w:i/>
          <w:color w:val="000000"/>
          <w:sz w:val="22"/>
        </w:rPr>
        <w:t xml:space="preserve">N1 = </w:t>
      </w:r>
      <w:r w:rsidRPr="00B9356F">
        <w:rPr>
          <w:rFonts w:ascii="Arial" w:hAnsi="Arial" w:cs="Arial"/>
          <w:b/>
          <w:color w:val="000000"/>
        </w:rPr>
        <w:t>2</w:t>
      </w:r>
    </w:p>
    <w:p w14:paraId="7354A0D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"Чистое" время работы одного станка данного типа, час/год, </w:t>
      </w:r>
      <w:r w:rsidRPr="00B9356F">
        <w:rPr>
          <w:b/>
          <w:i/>
          <w:color w:val="000000"/>
          <w:sz w:val="22"/>
        </w:rPr>
        <w:t xml:space="preserve">_T_ = </w:t>
      </w:r>
      <w:r w:rsidRPr="00B9356F">
        <w:rPr>
          <w:rFonts w:ascii="Arial" w:hAnsi="Arial" w:cs="Arial"/>
          <w:b/>
          <w:color w:val="000000"/>
        </w:rPr>
        <w:t>8520</w:t>
      </w:r>
    </w:p>
    <w:p w14:paraId="1E3E5D3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>: &gt;12</w:t>
      </w:r>
    </w:p>
    <w:p w14:paraId="4BE178D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B9356F">
        <w:rPr>
          <w:b/>
          <w:i/>
          <w:color w:val="000000"/>
          <w:sz w:val="22"/>
        </w:rPr>
        <w:t xml:space="preserve">V = </w:t>
      </w:r>
      <w:r w:rsidRPr="00B9356F">
        <w:rPr>
          <w:rFonts w:ascii="Arial" w:hAnsi="Arial" w:cs="Arial"/>
          <w:b/>
          <w:color w:val="000000"/>
        </w:rPr>
        <w:t>0.44</w:t>
      </w:r>
    </w:p>
    <w:p w14:paraId="59AACD0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147809C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765CEDE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030D2E9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38B28D3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4.2</w:t>
      </w:r>
    </w:p>
    <w:p w14:paraId="180B8D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B8B8E98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5474EB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A0FD54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A461A9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V · Q · K5 / 3.6 = </w:t>
      </w:r>
      <w:r w:rsidRPr="00B9356F">
        <w:rPr>
          <w:b/>
          <w:color w:val="000000"/>
        </w:rPr>
        <w:t xml:space="preserve">0.4 · 0.44 · 4.2 · 0.8 / 3.6 = </w:t>
      </w:r>
      <w:r w:rsidRPr="00B9356F">
        <w:rPr>
          <w:rFonts w:ascii="Arial" w:hAnsi="Arial" w:cs="Arial"/>
          <w:b/>
          <w:color w:val="000000"/>
        </w:rPr>
        <w:t>0.1643</w:t>
      </w:r>
    </w:p>
    <w:p w14:paraId="1A648B1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B9356F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B9356F">
        <w:rPr>
          <w:rFonts w:ascii="Arial" w:hAnsi="Arial" w:cs="Arial"/>
          <w:b/>
          <w:color w:val="000000"/>
        </w:rPr>
        <w:t>5.04</w:t>
      </w:r>
    </w:p>
    <w:p w14:paraId="53605EE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G · N1 = </w:t>
      </w:r>
      <w:r w:rsidRPr="00B9356F">
        <w:rPr>
          <w:b/>
          <w:color w:val="000000"/>
        </w:rPr>
        <w:t xml:space="preserve">0.1643 · 2 = </w:t>
      </w:r>
      <w:r w:rsidRPr="00B9356F">
        <w:rPr>
          <w:rFonts w:ascii="Arial" w:hAnsi="Arial" w:cs="Arial"/>
          <w:b/>
          <w:color w:val="000000"/>
        </w:rPr>
        <w:t>0.3286</w:t>
      </w:r>
    </w:p>
    <w:p w14:paraId="2BFCE96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M · N = </w:t>
      </w:r>
      <w:r w:rsidRPr="00B9356F">
        <w:rPr>
          <w:b/>
          <w:color w:val="000000"/>
        </w:rPr>
        <w:t xml:space="preserve">5.04 · 2 = </w:t>
      </w:r>
      <w:r w:rsidRPr="00B9356F">
        <w:rPr>
          <w:rFonts w:ascii="Arial" w:hAnsi="Arial" w:cs="Arial"/>
          <w:b/>
          <w:color w:val="000000"/>
        </w:rPr>
        <w:t>10.08</w:t>
      </w:r>
    </w:p>
    <w:p w14:paraId="43D8DCF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2328C16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2E71F43C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3052" w14:textId="64B369CD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7582" w14:textId="51EECCAA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CD27" w14:textId="512E84E0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0B3E" w14:textId="00AC6D88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4860C671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3436" w14:textId="43A9BF95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BDAA" w14:textId="62278B7F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143D" w14:textId="221F7535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327C" w14:textId="2BE04593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10.08</w:t>
            </w:r>
          </w:p>
        </w:tc>
      </w:tr>
    </w:tbl>
    <w:p w14:paraId="216F7490" w14:textId="55D9F1A4" w:rsidR="00B9356F" w:rsidRPr="00B9356F" w:rsidRDefault="00B9356F" w:rsidP="00B9356F">
      <w:pPr>
        <w:rPr>
          <w:color w:val="000000"/>
          <w:sz w:val="22"/>
        </w:rPr>
      </w:pPr>
    </w:p>
    <w:p w14:paraId="3F66E53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6F8A928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2637A17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A62B9F6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3FDF0DFC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050B4B3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B3EAAB0" w14:textId="6E1161D1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658DB5E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02C07B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44C09F7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02CCDC7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9EABCA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F25FFC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E3A6CD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A89E6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5FC72D0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CC56FF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0E1ED9D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>, Аммонит ЖВ</w:t>
      </w:r>
    </w:p>
    <w:p w14:paraId="534F10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B9356F">
        <w:rPr>
          <w:b/>
          <w:i/>
          <w:color w:val="000000"/>
          <w:sz w:val="22"/>
        </w:rPr>
        <w:t xml:space="preserve">A = </w:t>
      </w:r>
      <w:r w:rsidRPr="00B9356F">
        <w:rPr>
          <w:rFonts w:ascii="Arial" w:hAnsi="Arial" w:cs="Arial"/>
          <w:b/>
          <w:color w:val="000000"/>
        </w:rPr>
        <w:t>725</w:t>
      </w:r>
    </w:p>
    <w:p w14:paraId="1B60BAC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B9356F">
        <w:rPr>
          <w:b/>
          <w:i/>
          <w:color w:val="000000"/>
          <w:sz w:val="22"/>
        </w:rPr>
        <w:t xml:space="preserve">AJ = </w:t>
      </w:r>
      <w:r w:rsidRPr="00B9356F">
        <w:rPr>
          <w:rFonts w:ascii="Arial" w:hAnsi="Arial" w:cs="Arial"/>
          <w:b/>
          <w:color w:val="000000"/>
        </w:rPr>
        <w:t>0.085</w:t>
      </w:r>
    </w:p>
    <w:p w14:paraId="558BC9C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B9356F">
        <w:rPr>
          <w:b/>
          <w:i/>
          <w:color w:val="000000"/>
          <w:sz w:val="22"/>
        </w:rPr>
        <w:t xml:space="preserve">V = </w:t>
      </w:r>
      <w:r w:rsidRPr="00B9356F">
        <w:rPr>
          <w:rFonts w:ascii="Arial" w:hAnsi="Arial" w:cs="Arial"/>
          <w:b/>
          <w:color w:val="000000"/>
        </w:rPr>
        <w:t>954000</w:t>
      </w:r>
    </w:p>
    <w:p w14:paraId="788616E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B9356F">
        <w:rPr>
          <w:b/>
          <w:i/>
          <w:color w:val="000000"/>
          <w:sz w:val="22"/>
        </w:rPr>
        <w:t xml:space="preserve">VJ = </w:t>
      </w:r>
      <w:r w:rsidRPr="00B9356F">
        <w:rPr>
          <w:rFonts w:ascii="Arial" w:hAnsi="Arial" w:cs="Arial"/>
          <w:b/>
          <w:color w:val="000000"/>
        </w:rPr>
        <w:t>111.97</w:t>
      </w:r>
    </w:p>
    <w:p w14:paraId="0D362C3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>: &gt;14</w:t>
      </w:r>
    </w:p>
    <w:p w14:paraId="1E1C556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B9356F">
        <w:rPr>
          <w:b/>
          <w:i/>
          <w:color w:val="000000"/>
          <w:sz w:val="22"/>
        </w:rPr>
        <w:t xml:space="preserve">QN = </w:t>
      </w:r>
      <w:r w:rsidRPr="00B9356F">
        <w:rPr>
          <w:rFonts w:ascii="Arial" w:hAnsi="Arial" w:cs="Arial"/>
          <w:b/>
          <w:color w:val="000000"/>
        </w:rPr>
        <w:t>0.11</w:t>
      </w:r>
    </w:p>
    <w:p w14:paraId="61CEA7E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B9356F">
        <w:rPr>
          <w:b/>
          <w:i/>
          <w:color w:val="000000"/>
          <w:sz w:val="22"/>
        </w:rPr>
        <w:t xml:space="preserve">N = </w:t>
      </w:r>
      <w:r w:rsidRPr="00B9356F">
        <w:rPr>
          <w:rFonts w:ascii="Arial" w:hAnsi="Arial" w:cs="Arial"/>
          <w:b/>
          <w:color w:val="000000"/>
        </w:rPr>
        <w:t>0</w:t>
      </w:r>
    </w:p>
    <w:p w14:paraId="4E204DC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N1 = </w:t>
      </w:r>
      <w:r w:rsidRPr="00B9356F">
        <w:rPr>
          <w:rFonts w:ascii="Arial" w:hAnsi="Arial" w:cs="Arial"/>
          <w:b/>
          <w:color w:val="000000"/>
        </w:rPr>
        <w:t>0.8</w:t>
      </w:r>
    </w:p>
    <w:p w14:paraId="05E7D95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F0BB718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27DD38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0B0EE0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96A40E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KOC · 0.16 · QN · V · (1-N1) / 1000 = </w:t>
      </w:r>
      <w:r w:rsidRPr="00B9356F">
        <w:rPr>
          <w:b/>
          <w:color w:val="000000"/>
        </w:rPr>
        <w:t xml:space="preserve">0.4 · 0.16 · 0.11 · 954000 · (1-0.8) / 1000 = </w:t>
      </w:r>
      <w:r w:rsidRPr="00B9356F">
        <w:rPr>
          <w:rFonts w:ascii="Arial" w:hAnsi="Arial" w:cs="Arial"/>
          <w:b/>
          <w:color w:val="000000"/>
        </w:rPr>
        <w:t>1.343232</w:t>
      </w:r>
    </w:p>
    <w:p w14:paraId="5C3DF9E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г/с (3.5.6),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KOC · 0.16 · QN · VJ · (1-N1) · 1000 / 1200 = </w:t>
      </w:r>
      <w:r w:rsidRPr="00B9356F">
        <w:rPr>
          <w:b/>
          <w:color w:val="000000"/>
        </w:rPr>
        <w:t xml:space="preserve">0.4 · 0.16 · 0.11 · 111.97 · (1-0.8) · 1000 / 1200 = </w:t>
      </w:r>
      <w:r w:rsidRPr="00B9356F">
        <w:rPr>
          <w:rFonts w:ascii="Arial" w:hAnsi="Arial" w:cs="Arial"/>
          <w:b/>
          <w:color w:val="000000"/>
        </w:rPr>
        <w:t>0.13137813333</w:t>
      </w:r>
    </w:p>
    <w:p w14:paraId="2AA1820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FF8BD6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5001346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C37685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0.014</w:t>
      </w:r>
    </w:p>
    <w:p w14:paraId="6845875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9356F">
        <w:rPr>
          <w:b/>
          <w:i/>
          <w:color w:val="000000"/>
          <w:sz w:val="22"/>
        </w:rPr>
        <w:t xml:space="preserve">M1GOD = </w:t>
      </w:r>
      <w:r w:rsidRPr="00B9356F">
        <w:rPr>
          <w:b/>
          <w:i/>
          <w:color w:val="000000"/>
        </w:rPr>
        <w:t xml:space="preserve">Q · A · (1-N) = </w:t>
      </w:r>
      <w:r w:rsidRPr="00B9356F">
        <w:rPr>
          <w:b/>
          <w:color w:val="000000"/>
        </w:rPr>
        <w:t xml:space="preserve">0.014 · 725 · (1-0) = </w:t>
      </w:r>
      <w:r w:rsidRPr="00B9356F">
        <w:rPr>
          <w:rFonts w:ascii="Arial" w:hAnsi="Arial" w:cs="Arial"/>
          <w:b/>
          <w:color w:val="000000"/>
        </w:rPr>
        <w:t>10.15</w:t>
      </w:r>
    </w:p>
    <w:p w14:paraId="7BBDE64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B9356F">
        <w:rPr>
          <w:b/>
          <w:i/>
          <w:color w:val="000000"/>
          <w:sz w:val="22"/>
        </w:rPr>
        <w:t xml:space="preserve">Q1 = </w:t>
      </w:r>
      <w:r w:rsidRPr="00B9356F">
        <w:rPr>
          <w:rFonts w:ascii="Arial" w:hAnsi="Arial" w:cs="Arial"/>
          <w:b/>
          <w:color w:val="000000"/>
        </w:rPr>
        <w:t>0.006</w:t>
      </w:r>
    </w:p>
    <w:p w14:paraId="6707F97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9356F">
        <w:rPr>
          <w:b/>
          <w:i/>
          <w:color w:val="000000"/>
          <w:sz w:val="22"/>
        </w:rPr>
        <w:t xml:space="preserve">M2GOD = </w:t>
      </w:r>
      <w:r w:rsidRPr="00B9356F">
        <w:rPr>
          <w:b/>
          <w:i/>
          <w:color w:val="000000"/>
        </w:rPr>
        <w:t xml:space="preserve">Q1 · A = </w:t>
      </w:r>
      <w:r w:rsidRPr="00B9356F">
        <w:rPr>
          <w:b/>
          <w:color w:val="000000"/>
        </w:rPr>
        <w:t xml:space="preserve">0.006 · 725 = </w:t>
      </w:r>
      <w:r w:rsidRPr="00B9356F">
        <w:rPr>
          <w:rFonts w:ascii="Arial" w:hAnsi="Arial" w:cs="Arial"/>
          <w:b/>
          <w:color w:val="000000"/>
        </w:rPr>
        <w:t>4.35</w:t>
      </w:r>
    </w:p>
    <w:p w14:paraId="74FB099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0569EEF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E78B2C4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577C433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M1GOD + M2GOD = </w:t>
      </w:r>
      <w:r w:rsidRPr="00B9356F">
        <w:rPr>
          <w:b/>
          <w:color w:val="000000"/>
        </w:rPr>
        <w:t xml:space="preserve">10.15 + 4.35 = </w:t>
      </w:r>
      <w:r w:rsidRPr="00B9356F">
        <w:rPr>
          <w:rFonts w:ascii="Arial" w:hAnsi="Arial" w:cs="Arial"/>
          <w:b/>
          <w:color w:val="000000"/>
        </w:rPr>
        <w:t>14.5</w:t>
      </w:r>
    </w:p>
    <w:p w14:paraId="6E7F1C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B9356F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0.085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9356F">
        <w:rPr>
          <w:rFonts w:ascii="Arial" w:hAnsi="Arial" w:cs="Arial"/>
          <w:b/>
          <w:color w:val="000000"/>
        </w:rPr>
        <w:t>0.992</w:t>
      </w:r>
    </w:p>
    <w:p w14:paraId="681712A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9768D7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0.0025</w:t>
      </w:r>
    </w:p>
    <w:p w14:paraId="3C16D3A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9356F">
        <w:rPr>
          <w:b/>
          <w:i/>
          <w:color w:val="000000"/>
          <w:sz w:val="22"/>
        </w:rPr>
        <w:t xml:space="preserve">M1GOD = </w:t>
      </w:r>
      <w:r w:rsidRPr="00B9356F">
        <w:rPr>
          <w:b/>
          <w:i/>
          <w:color w:val="000000"/>
        </w:rPr>
        <w:t xml:space="preserve">Q · A · (1-N) = </w:t>
      </w:r>
      <w:r w:rsidRPr="00B9356F">
        <w:rPr>
          <w:b/>
          <w:color w:val="000000"/>
        </w:rPr>
        <w:t xml:space="preserve">0.0025 · 725 · (1-0) = </w:t>
      </w:r>
      <w:r w:rsidRPr="00B9356F">
        <w:rPr>
          <w:rFonts w:ascii="Arial" w:hAnsi="Arial" w:cs="Arial"/>
          <w:b/>
          <w:color w:val="000000"/>
        </w:rPr>
        <w:t>1.813</w:t>
      </w:r>
    </w:p>
    <w:p w14:paraId="6BA5008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B9356F">
        <w:rPr>
          <w:b/>
          <w:i/>
          <w:color w:val="000000"/>
          <w:sz w:val="22"/>
        </w:rPr>
        <w:t xml:space="preserve">Q1 = </w:t>
      </w:r>
      <w:r w:rsidRPr="00B9356F">
        <w:rPr>
          <w:rFonts w:ascii="Arial" w:hAnsi="Arial" w:cs="Arial"/>
          <w:b/>
          <w:color w:val="000000"/>
        </w:rPr>
        <w:t>0.001</w:t>
      </w:r>
    </w:p>
    <w:p w14:paraId="7E8C6D4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9356F">
        <w:rPr>
          <w:b/>
          <w:i/>
          <w:color w:val="000000"/>
          <w:sz w:val="22"/>
        </w:rPr>
        <w:t xml:space="preserve">M2GOD = </w:t>
      </w:r>
      <w:r w:rsidRPr="00B9356F">
        <w:rPr>
          <w:b/>
          <w:i/>
          <w:color w:val="000000"/>
        </w:rPr>
        <w:t xml:space="preserve">Q1 · A = </w:t>
      </w:r>
      <w:r w:rsidRPr="00B9356F">
        <w:rPr>
          <w:b/>
          <w:color w:val="000000"/>
        </w:rPr>
        <w:t xml:space="preserve">0.001 · 725 = </w:t>
      </w:r>
      <w:r w:rsidRPr="00B9356F">
        <w:rPr>
          <w:rFonts w:ascii="Arial" w:hAnsi="Arial" w:cs="Arial"/>
          <w:b/>
          <w:color w:val="000000"/>
        </w:rPr>
        <w:t>0.725</w:t>
      </w:r>
    </w:p>
    <w:p w14:paraId="4B71B11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71CD59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M1GOD + M2GOD = </w:t>
      </w:r>
      <w:r w:rsidRPr="00B9356F">
        <w:rPr>
          <w:b/>
          <w:color w:val="000000"/>
        </w:rPr>
        <w:t xml:space="preserve">1.813 + 0.725 = </w:t>
      </w:r>
      <w:r w:rsidRPr="00B9356F">
        <w:rPr>
          <w:rFonts w:ascii="Arial" w:hAnsi="Arial" w:cs="Arial"/>
          <w:b/>
          <w:color w:val="000000"/>
        </w:rPr>
        <w:t>2.54</w:t>
      </w:r>
    </w:p>
    <w:p w14:paraId="2002F12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B9356F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0.085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9356F">
        <w:rPr>
          <w:rFonts w:ascii="Arial" w:hAnsi="Arial" w:cs="Arial"/>
          <w:b/>
          <w:color w:val="000000"/>
        </w:rPr>
        <w:t>0.177</w:t>
      </w:r>
    </w:p>
    <w:p w14:paraId="4426BD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797DF6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1B3D3A2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5B7E06D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2042BD3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4DC27BD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0.8 · M = </w:t>
      </w:r>
      <w:r w:rsidRPr="00B9356F">
        <w:rPr>
          <w:b/>
          <w:color w:val="000000"/>
        </w:rPr>
        <w:t xml:space="preserve">0.8 · 2.54 = </w:t>
      </w:r>
      <w:r w:rsidRPr="00B9356F">
        <w:rPr>
          <w:rFonts w:ascii="Arial" w:hAnsi="Arial" w:cs="Arial"/>
          <w:b/>
          <w:color w:val="000000"/>
        </w:rPr>
        <w:t>2.032</w:t>
      </w:r>
    </w:p>
    <w:p w14:paraId="4B149C8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0.8 · G = </w:t>
      </w:r>
      <w:r w:rsidRPr="00B9356F">
        <w:rPr>
          <w:b/>
          <w:color w:val="000000"/>
        </w:rPr>
        <w:t xml:space="preserve">0.8 · 0.177 = </w:t>
      </w:r>
      <w:r w:rsidRPr="00B9356F">
        <w:rPr>
          <w:rFonts w:ascii="Arial" w:hAnsi="Arial" w:cs="Arial"/>
          <w:b/>
          <w:color w:val="000000"/>
        </w:rPr>
        <w:t>0.1416</w:t>
      </w:r>
    </w:p>
    <w:p w14:paraId="1B1622F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2AFE6D7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0304 Азот (II) оксид (Азота оксид) (6)</w:t>
      </w:r>
    </w:p>
    <w:p w14:paraId="1EB21092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56A7DB7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0.13 · M = </w:t>
      </w:r>
      <w:r w:rsidRPr="00B9356F">
        <w:rPr>
          <w:b/>
          <w:color w:val="000000"/>
        </w:rPr>
        <w:t xml:space="preserve">0.13 · 2.54 = </w:t>
      </w:r>
      <w:r w:rsidRPr="00B9356F">
        <w:rPr>
          <w:rFonts w:ascii="Arial" w:hAnsi="Arial" w:cs="Arial"/>
          <w:b/>
          <w:color w:val="000000"/>
        </w:rPr>
        <w:t>0.3302</w:t>
      </w:r>
    </w:p>
    <w:p w14:paraId="1373D16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0.13 · G = </w:t>
      </w:r>
      <w:r w:rsidRPr="00B9356F">
        <w:rPr>
          <w:b/>
          <w:color w:val="000000"/>
        </w:rPr>
        <w:t xml:space="preserve">0.13 · 0.177 = </w:t>
      </w:r>
      <w:r w:rsidRPr="00B9356F">
        <w:rPr>
          <w:rFonts w:ascii="Arial" w:hAnsi="Arial" w:cs="Arial"/>
          <w:b/>
          <w:color w:val="000000"/>
        </w:rPr>
        <w:t>0.02301</w:t>
      </w:r>
    </w:p>
    <w:p w14:paraId="4B9AA10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59F58E6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1E8CC096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1CFB" w14:textId="18C4F9A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9FF4" w14:textId="57AA809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1FA8" w14:textId="4314038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4138" w14:textId="71D8811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4B3C873C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060F" w14:textId="6C1CDA17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384D" w14:textId="29E7A7A2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CD6C" w14:textId="3716AE52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0.1416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6DFE" w14:textId="7C2A49AA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2.032</w:t>
            </w:r>
          </w:p>
        </w:tc>
      </w:tr>
      <w:tr w:rsidR="00B9356F" w14:paraId="2C7ECFE3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3A13" w14:textId="17FA05B1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DFA4" w14:textId="6DB9230D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706C" w14:textId="72829C0F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0.02301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8A8A" w14:textId="17A9F2D9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0.3302</w:t>
            </w:r>
          </w:p>
        </w:tc>
      </w:tr>
      <w:tr w:rsidR="00B9356F" w14:paraId="2D61A11E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84C8" w14:textId="156EBDFD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ADB3" w14:textId="547B4E54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529D" w14:textId="1978C7EE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0.992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3FC7" w14:textId="499AC004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14.5</w:t>
            </w:r>
          </w:p>
        </w:tc>
      </w:tr>
      <w:tr w:rsidR="00B9356F" w14:paraId="42557158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31A5F" w14:textId="62EA0A98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B742" w14:textId="47A549F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3106" w14:textId="2B12DC3A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0.13137813333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890C" w14:textId="0D975498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1.343232</w:t>
            </w:r>
          </w:p>
        </w:tc>
      </w:tr>
    </w:tbl>
    <w:p w14:paraId="2518073B" w14:textId="0195158D" w:rsidR="00B9356F" w:rsidRPr="00B9356F" w:rsidRDefault="00B9356F" w:rsidP="00B9356F">
      <w:pPr>
        <w:rPr>
          <w:color w:val="000000"/>
          <w:sz w:val="22"/>
        </w:rPr>
      </w:pPr>
    </w:p>
    <w:p w14:paraId="77B2DE6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2C60C8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8F627A9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0DD77CD0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742E2350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C849524" w14:textId="130CD343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4304DC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1C3EE4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4CEF1EF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4F7843C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0EEF49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9AFE09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6824DB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F0ECE3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75AA7E9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20B65AA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76DEF2F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Граммонит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>, Аммонит ЖВ</w:t>
      </w:r>
    </w:p>
    <w:p w14:paraId="550BAEB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B9356F">
        <w:rPr>
          <w:b/>
          <w:i/>
          <w:color w:val="000000"/>
          <w:sz w:val="22"/>
        </w:rPr>
        <w:t xml:space="preserve">A = </w:t>
      </w:r>
      <w:r w:rsidRPr="00B9356F">
        <w:rPr>
          <w:rFonts w:ascii="Arial" w:hAnsi="Arial" w:cs="Arial"/>
          <w:b/>
          <w:color w:val="000000"/>
        </w:rPr>
        <w:t>2140</w:t>
      </w:r>
    </w:p>
    <w:p w14:paraId="5B21A3C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B9356F">
        <w:rPr>
          <w:b/>
          <w:i/>
          <w:color w:val="000000"/>
          <w:sz w:val="22"/>
        </w:rPr>
        <w:t xml:space="preserve">AJ = </w:t>
      </w:r>
      <w:r w:rsidRPr="00B9356F">
        <w:rPr>
          <w:rFonts w:ascii="Arial" w:hAnsi="Arial" w:cs="Arial"/>
          <w:b/>
          <w:color w:val="000000"/>
        </w:rPr>
        <w:t>0.251</w:t>
      </w:r>
    </w:p>
    <w:p w14:paraId="32A8E57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B9356F">
        <w:rPr>
          <w:b/>
          <w:i/>
          <w:color w:val="000000"/>
          <w:sz w:val="22"/>
        </w:rPr>
        <w:t xml:space="preserve">V = </w:t>
      </w:r>
      <w:r w:rsidRPr="00B9356F">
        <w:rPr>
          <w:rFonts w:ascii="Arial" w:hAnsi="Arial" w:cs="Arial"/>
          <w:b/>
          <w:color w:val="000000"/>
        </w:rPr>
        <w:t>2404000</w:t>
      </w:r>
    </w:p>
    <w:p w14:paraId="6FA7870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B9356F">
        <w:rPr>
          <w:b/>
          <w:i/>
          <w:color w:val="000000"/>
          <w:sz w:val="22"/>
        </w:rPr>
        <w:t xml:space="preserve">VJ = </w:t>
      </w:r>
      <w:r w:rsidRPr="00B9356F">
        <w:rPr>
          <w:rFonts w:ascii="Arial" w:hAnsi="Arial" w:cs="Arial"/>
          <w:b/>
          <w:color w:val="000000"/>
        </w:rPr>
        <w:t>282.16</w:t>
      </w:r>
    </w:p>
    <w:p w14:paraId="33E1C25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>: &gt;14</w:t>
      </w:r>
    </w:p>
    <w:p w14:paraId="3CDA5F7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B9356F">
        <w:rPr>
          <w:b/>
          <w:i/>
          <w:color w:val="000000"/>
          <w:sz w:val="22"/>
        </w:rPr>
        <w:t xml:space="preserve">QN = </w:t>
      </w:r>
      <w:r w:rsidRPr="00B9356F">
        <w:rPr>
          <w:rFonts w:ascii="Arial" w:hAnsi="Arial" w:cs="Arial"/>
          <w:b/>
          <w:color w:val="000000"/>
        </w:rPr>
        <w:t>0.11</w:t>
      </w:r>
    </w:p>
    <w:p w14:paraId="6D9EE25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газоподавления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, в долях единицы, </w:t>
      </w:r>
      <w:r w:rsidRPr="00B9356F">
        <w:rPr>
          <w:b/>
          <w:i/>
          <w:color w:val="000000"/>
          <w:sz w:val="22"/>
        </w:rPr>
        <w:t xml:space="preserve">N = </w:t>
      </w:r>
      <w:r w:rsidRPr="00B9356F">
        <w:rPr>
          <w:rFonts w:ascii="Arial" w:hAnsi="Arial" w:cs="Arial"/>
          <w:b/>
          <w:color w:val="000000"/>
        </w:rPr>
        <w:t>0</w:t>
      </w:r>
    </w:p>
    <w:p w14:paraId="026B170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N1 = </w:t>
      </w:r>
      <w:r w:rsidRPr="00B9356F">
        <w:rPr>
          <w:rFonts w:ascii="Arial" w:hAnsi="Arial" w:cs="Arial"/>
          <w:b/>
          <w:color w:val="000000"/>
        </w:rPr>
        <w:t>0.8</w:t>
      </w:r>
    </w:p>
    <w:p w14:paraId="16EA540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CB2D461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D85C03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0BF72CB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9D4738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KOC · 0.16 · QN · V · (1-N1) / 1000 = </w:t>
      </w:r>
      <w:r w:rsidRPr="00B9356F">
        <w:rPr>
          <w:b/>
          <w:color w:val="000000"/>
        </w:rPr>
        <w:t xml:space="preserve">0.4 · 0.16 · 0.11 · 2404000 · (1-0.8) / 1000 = </w:t>
      </w:r>
      <w:r w:rsidRPr="00B9356F">
        <w:rPr>
          <w:rFonts w:ascii="Arial" w:hAnsi="Arial" w:cs="Arial"/>
          <w:b/>
          <w:color w:val="000000"/>
        </w:rPr>
        <w:t>3.384832</w:t>
      </w:r>
    </w:p>
    <w:p w14:paraId="4F3E44A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г/с (3.5.6),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KOC · 0.16 · QN · VJ · (1-N1) · 1000 / 1200 = </w:t>
      </w:r>
      <w:r w:rsidRPr="00B9356F">
        <w:rPr>
          <w:b/>
          <w:color w:val="000000"/>
        </w:rPr>
        <w:t xml:space="preserve">0.4 · 0.16 · 0.11 · 282.16 · (1-0.8) · 1000 / 1200 = </w:t>
      </w:r>
      <w:r w:rsidRPr="00B9356F">
        <w:rPr>
          <w:rFonts w:ascii="Arial" w:hAnsi="Arial" w:cs="Arial"/>
          <w:b/>
          <w:color w:val="000000"/>
        </w:rPr>
        <w:t>0.33106773333</w:t>
      </w:r>
    </w:p>
    <w:p w14:paraId="2598E50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722AEC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41BDC9D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CA0364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0.014</w:t>
      </w:r>
    </w:p>
    <w:p w14:paraId="76E9836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9356F">
        <w:rPr>
          <w:b/>
          <w:i/>
          <w:color w:val="000000"/>
          <w:sz w:val="22"/>
        </w:rPr>
        <w:t xml:space="preserve">M1GOD = </w:t>
      </w:r>
      <w:r w:rsidRPr="00B9356F">
        <w:rPr>
          <w:b/>
          <w:i/>
          <w:color w:val="000000"/>
        </w:rPr>
        <w:t xml:space="preserve">Q · A · (1-N) = </w:t>
      </w:r>
      <w:r w:rsidRPr="00B9356F">
        <w:rPr>
          <w:b/>
          <w:color w:val="000000"/>
        </w:rPr>
        <w:t xml:space="preserve">0.014 · 2140 · (1-0) = </w:t>
      </w:r>
      <w:r w:rsidRPr="00B9356F">
        <w:rPr>
          <w:rFonts w:ascii="Arial" w:hAnsi="Arial" w:cs="Arial"/>
          <w:b/>
          <w:color w:val="000000"/>
        </w:rPr>
        <w:t>29.96</w:t>
      </w:r>
    </w:p>
    <w:p w14:paraId="23D5DE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B9356F">
        <w:rPr>
          <w:b/>
          <w:i/>
          <w:color w:val="000000"/>
          <w:sz w:val="22"/>
        </w:rPr>
        <w:t xml:space="preserve">Q1 = </w:t>
      </w:r>
      <w:r w:rsidRPr="00B9356F">
        <w:rPr>
          <w:rFonts w:ascii="Arial" w:hAnsi="Arial" w:cs="Arial"/>
          <w:b/>
          <w:color w:val="000000"/>
        </w:rPr>
        <w:t>0.006</w:t>
      </w:r>
    </w:p>
    <w:p w14:paraId="658139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B9356F">
        <w:rPr>
          <w:b/>
          <w:i/>
          <w:color w:val="000000"/>
          <w:sz w:val="22"/>
        </w:rPr>
        <w:t xml:space="preserve">M2GOD = </w:t>
      </w:r>
      <w:r w:rsidRPr="00B9356F">
        <w:rPr>
          <w:b/>
          <w:i/>
          <w:color w:val="000000"/>
        </w:rPr>
        <w:t xml:space="preserve">Q1 · A = </w:t>
      </w:r>
      <w:r w:rsidRPr="00B9356F">
        <w:rPr>
          <w:b/>
          <w:color w:val="000000"/>
        </w:rPr>
        <w:t xml:space="preserve">0.006 · 2140 = </w:t>
      </w:r>
      <w:r w:rsidRPr="00B9356F">
        <w:rPr>
          <w:rFonts w:ascii="Arial" w:hAnsi="Arial" w:cs="Arial"/>
          <w:b/>
          <w:color w:val="000000"/>
        </w:rPr>
        <w:t>12.84</w:t>
      </w:r>
    </w:p>
    <w:p w14:paraId="377F6FF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601FB3E5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932A7DA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1C3CE01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M1GOD + M2GOD = </w:t>
      </w:r>
      <w:r w:rsidRPr="00B9356F">
        <w:rPr>
          <w:b/>
          <w:color w:val="000000"/>
        </w:rPr>
        <w:t xml:space="preserve">29.96 + 12.84 = </w:t>
      </w:r>
      <w:r w:rsidRPr="00B9356F">
        <w:rPr>
          <w:rFonts w:ascii="Arial" w:hAnsi="Arial" w:cs="Arial"/>
          <w:b/>
          <w:color w:val="000000"/>
        </w:rPr>
        <w:t>42.8</w:t>
      </w:r>
    </w:p>
    <w:p w14:paraId="51EC3C5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B9356F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0.251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9356F">
        <w:rPr>
          <w:rFonts w:ascii="Arial" w:hAnsi="Arial" w:cs="Arial"/>
          <w:b/>
          <w:color w:val="000000"/>
        </w:rPr>
        <w:t>2.93</w:t>
      </w:r>
    </w:p>
    <w:p w14:paraId="32DA24A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1ACC39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из пылегазового облака, т/т (табл.3.5.1),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0.0025</w:t>
      </w:r>
    </w:p>
    <w:p w14:paraId="6876666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B9356F">
        <w:rPr>
          <w:b/>
          <w:i/>
          <w:color w:val="000000"/>
          <w:sz w:val="22"/>
        </w:rPr>
        <w:t xml:space="preserve">M1GOD = </w:t>
      </w:r>
      <w:r w:rsidRPr="00B9356F">
        <w:rPr>
          <w:b/>
          <w:i/>
          <w:color w:val="000000"/>
        </w:rPr>
        <w:t xml:space="preserve">Q · A · (1-N) = </w:t>
      </w:r>
      <w:r w:rsidRPr="00B9356F">
        <w:rPr>
          <w:b/>
          <w:color w:val="000000"/>
        </w:rPr>
        <w:t xml:space="preserve">0.0025 · 2140 · (1-0) = </w:t>
      </w:r>
      <w:r w:rsidRPr="00B9356F">
        <w:rPr>
          <w:rFonts w:ascii="Arial" w:hAnsi="Arial" w:cs="Arial"/>
          <w:b/>
          <w:color w:val="000000"/>
        </w:rPr>
        <w:t>5.35</w:t>
      </w:r>
    </w:p>
    <w:p w14:paraId="52520EC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выделение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из взорванной горной породы, т/т (табл.3.5.1), </w:t>
      </w:r>
      <w:r w:rsidRPr="00B9356F">
        <w:rPr>
          <w:b/>
          <w:i/>
          <w:color w:val="000000"/>
          <w:sz w:val="22"/>
        </w:rPr>
        <w:t xml:space="preserve">Q1 = </w:t>
      </w:r>
      <w:r w:rsidRPr="00B9356F">
        <w:rPr>
          <w:rFonts w:ascii="Arial" w:hAnsi="Arial" w:cs="Arial"/>
          <w:b/>
          <w:color w:val="000000"/>
        </w:rPr>
        <w:t>0.001</w:t>
      </w:r>
    </w:p>
    <w:p w14:paraId="71AAB35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Кол-во выбросов, постепенно выделяющихся в атмосферу из взорванной горной породы, т/год (3.5.3), </w:t>
      </w:r>
      <w:r w:rsidRPr="00B9356F">
        <w:rPr>
          <w:b/>
          <w:i/>
          <w:color w:val="000000"/>
          <w:sz w:val="22"/>
        </w:rPr>
        <w:t xml:space="preserve">M2GOD = </w:t>
      </w:r>
      <w:r w:rsidRPr="00B9356F">
        <w:rPr>
          <w:b/>
          <w:i/>
          <w:color w:val="000000"/>
        </w:rPr>
        <w:t xml:space="preserve">Q1 · A = </w:t>
      </w:r>
      <w:r w:rsidRPr="00B9356F">
        <w:rPr>
          <w:b/>
          <w:color w:val="000000"/>
        </w:rPr>
        <w:t xml:space="preserve">0.001 · 2140 = </w:t>
      </w:r>
      <w:r w:rsidRPr="00B9356F">
        <w:rPr>
          <w:rFonts w:ascii="Arial" w:hAnsi="Arial" w:cs="Arial"/>
          <w:b/>
          <w:color w:val="000000"/>
        </w:rPr>
        <w:t>2.14</w:t>
      </w:r>
    </w:p>
    <w:p w14:paraId="28F2C40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31720E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 взрыве, т/год (3.5.1),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M1GOD + M2GOD = </w:t>
      </w:r>
      <w:r w:rsidRPr="00B9356F">
        <w:rPr>
          <w:b/>
          <w:color w:val="000000"/>
        </w:rPr>
        <w:t xml:space="preserve">5.35 + 2.14 = </w:t>
      </w:r>
      <w:r w:rsidRPr="00B9356F">
        <w:rPr>
          <w:rFonts w:ascii="Arial" w:hAnsi="Arial" w:cs="Arial"/>
          <w:b/>
          <w:color w:val="000000"/>
        </w:rPr>
        <w:t>7.49</w:t>
      </w:r>
    </w:p>
    <w:p w14:paraId="5ACF8B1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NOx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, г/с (3.5.5), </w:t>
      </w:r>
      <w:r w:rsidRPr="00B9356F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0.251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B9356F">
        <w:rPr>
          <w:rFonts w:ascii="Arial" w:hAnsi="Arial" w:cs="Arial"/>
          <w:b/>
          <w:color w:val="000000"/>
        </w:rPr>
        <w:t>0.523</w:t>
      </w:r>
    </w:p>
    <w:p w14:paraId="7132009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0CC67B9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78159FFB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CD98DC9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56AE997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035B39B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0.8 · M = </w:t>
      </w:r>
      <w:r w:rsidRPr="00B9356F">
        <w:rPr>
          <w:b/>
          <w:color w:val="000000"/>
        </w:rPr>
        <w:t xml:space="preserve">0.8 · 7.49 = </w:t>
      </w:r>
      <w:r w:rsidRPr="00B9356F">
        <w:rPr>
          <w:rFonts w:ascii="Arial" w:hAnsi="Arial" w:cs="Arial"/>
          <w:b/>
          <w:color w:val="000000"/>
        </w:rPr>
        <w:t>5.992</w:t>
      </w:r>
    </w:p>
    <w:p w14:paraId="589DD3F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0.8 · G = </w:t>
      </w:r>
      <w:r w:rsidRPr="00B9356F">
        <w:rPr>
          <w:b/>
          <w:color w:val="000000"/>
        </w:rPr>
        <w:t xml:space="preserve">0.8 · 0.523 = </w:t>
      </w:r>
      <w:r w:rsidRPr="00B9356F">
        <w:rPr>
          <w:rFonts w:ascii="Arial" w:hAnsi="Arial" w:cs="Arial"/>
          <w:b/>
          <w:color w:val="000000"/>
        </w:rPr>
        <w:t>0.4184</w:t>
      </w:r>
    </w:p>
    <w:p w14:paraId="0C57CCC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A4E0538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0304 Азот (II) оксид (Азота оксид) (6)</w:t>
      </w:r>
    </w:p>
    <w:p w14:paraId="589B6596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319E223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0.13 · M = </w:t>
      </w:r>
      <w:r w:rsidRPr="00B9356F">
        <w:rPr>
          <w:b/>
          <w:color w:val="000000"/>
        </w:rPr>
        <w:t xml:space="preserve">0.13 · 7.49 = </w:t>
      </w:r>
      <w:r w:rsidRPr="00B9356F">
        <w:rPr>
          <w:rFonts w:ascii="Arial" w:hAnsi="Arial" w:cs="Arial"/>
          <w:b/>
          <w:color w:val="000000"/>
        </w:rPr>
        <w:t>0.9737</w:t>
      </w:r>
    </w:p>
    <w:p w14:paraId="6555828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0.13 · G = </w:t>
      </w:r>
      <w:r w:rsidRPr="00B9356F">
        <w:rPr>
          <w:b/>
          <w:color w:val="000000"/>
        </w:rPr>
        <w:t xml:space="preserve">0.13 · 0.523 = </w:t>
      </w:r>
      <w:r w:rsidRPr="00B9356F">
        <w:rPr>
          <w:rFonts w:ascii="Arial" w:hAnsi="Arial" w:cs="Arial"/>
          <w:b/>
          <w:color w:val="000000"/>
        </w:rPr>
        <w:t>0.06799</w:t>
      </w:r>
    </w:p>
    <w:p w14:paraId="3DAA640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4806DB0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7714D559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2364" w14:textId="7549AEFD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AF42" w14:textId="26CB2343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619A" w14:textId="5A1484D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16B4" w14:textId="60396BEC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41EDFEE0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E1B6" w14:textId="6257A287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CF19" w14:textId="5702F60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AC9A" w14:textId="27A4397D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0.4184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6476" w14:textId="623E41EE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5.992</w:t>
            </w:r>
          </w:p>
        </w:tc>
      </w:tr>
      <w:tr w:rsidR="00B9356F" w14:paraId="3A5D3D6F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AFA3" w14:textId="260A9EA5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F76E" w14:textId="0074F92F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EA0F" w14:textId="2288405D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0.06799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3D02" w14:textId="601A03C8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0.9737</w:t>
            </w:r>
          </w:p>
        </w:tc>
      </w:tr>
      <w:tr w:rsidR="00B9356F" w14:paraId="1B9FAE3A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AF677" w14:textId="57EBA70F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1F48" w14:textId="0674C8F0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2BDC8" w14:textId="494D5489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2.93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9D71" w14:textId="36B0F233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42.8</w:t>
            </w:r>
          </w:p>
        </w:tc>
      </w:tr>
      <w:tr w:rsidR="00B9356F" w14:paraId="485DE232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FEB6" w14:textId="54BB8376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4E95" w14:textId="38AF23E7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6206" w14:textId="32012D2F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0.33106773333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6D5A" w14:textId="722F3CDD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3.384832</w:t>
            </w:r>
          </w:p>
        </w:tc>
      </w:tr>
    </w:tbl>
    <w:p w14:paraId="4F687CE4" w14:textId="193ECD7E" w:rsidR="00B9356F" w:rsidRPr="00B9356F" w:rsidRDefault="00B9356F" w:rsidP="00B9356F">
      <w:pPr>
        <w:rPr>
          <w:color w:val="000000"/>
          <w:sz w:val="22"/>
        </w:rPr>
      </w:pPr>
    </w:p>
    <w:p w14:paraId="2043399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1C2DB1F0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0B488ED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3D9BD4C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02E938F1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7748259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A49A33F" w14:textId="34A402D1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31E6916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D78F173" w14:textId="17B973D2" w:rsidR="00B9356F" w:rsidRPr="003007C0" w:rsidRDefault="00B9356F" w:rsidP="00B9356F">
      <w:pPr>
        <w:rPr>
          <w:rFonts w:ascii="Courier New" w:hAnsi="Courier New" w:cs="Courier New"/>
          <w:color w:val="000000"/>
          <w:sz w:val="22"/>
          <w:lang w:val="kk-KZ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4A03CE35" w14:textId="6064D783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8</w:t>
      </w:r>
      <w:r w:rsidRPr="00B9356F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259F29B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68356A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0C2C0C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E762C4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0B48572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4A74E0F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46849F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7FA5B3C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5BE774E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B9356F">
        <w:rPr>
          <w:b/>
          <w:i/>
          <w:color w:val="000000"/>
          <w:sz w:val="22"/>
        </w:rPr>
        <w:t xml:space="preserve">N = </w:t>
      </w:r>
      <w:r w:rsidRPr="00B9356F">
        <w:rPr>
          <w:rFonts w:ascii="Arial" w:hAnsi="Arial" w:cs="Arial"/>
          <w:b/>
          <w:color w:val="000000"/>
        </w:rPr>
        <w:t>2</w:t>
      </w:r>
    </w:p>
    <w:p w14:paraId="3BA8FF7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B9356F">
        <w:rPr>
          <w:b/>
          <w:i/>
          <w:color w:val="000000"/>
          <w:sz w:val="22"/>
        </w:rPr>
        <w:t xml:space="preserve">N1 = </w:t>
      </w:r>
      <w:r w:rsidRPr="00B9356F">
        <w:rPr>
          <w:rFonts w:ascii="Arial" w:hAnsi="Arial" w:cs="Arial"/>
          <w:b/>
          <w:color w:val="000000"/>
        </w:rPr>
        <w:t>2</w:t>
      </w:r>
    </w:p>
    <w:p w14:paraId="24C7C31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B9356F">
        <w:rPr>
          <w:b/>
          <w:i/>
          <w:color w:val="000000"/>
          <w:sz w:val="22"/>
        </w:rPr>
        <w:t xml:space="preserve">_T_ = </w:t>
      </w:r>
      <w:r w:rsidRPr="00B9356F">
        <w:rPr>
          <w:rFonts w:ascii="Arial" w:hAnsi="Arial" w:cs="Arial"/>
          <w:b/>
          <w:color w:val="000000"/>
        </w:rPr>
        <w:t>8520</w:t>
      </w:r>
    </w:p>
    <w:p w14:paraId="4EC4D38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Крепость горной массы по шкале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М.М.Протодьяконова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>: &gt;12</w:t>
      </w:r>
    </w:p>
    <w:p w14:paraId="09723C0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B9356F">
        <w:rPr>
          <w:b/>
          <w:i/>
          <w:color w:val="000000"/>
          <w:sz w:val="22"/>
        </w:rPr>
        <w:t xml:space="preserve">V = </w:t>
      </w:r>
      <w:r w:rsidRPr="00B9356F">
        <w:rPr>
          <w:rFonts w:ascii="Arial" w:hAnsi="Arial" w:cs="Arial"/>
          <w:b/>
          <w:color w:val="000000"/>
        </w:rPr>
        <w:t>0.44</w:t>
      </w:r>
    </w:p>
    <w:p w14:paraId="57706FC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выбуриваемой породы и ее крепость (f): Плотно магнетитовые роговики, f&gt;12</w:t>
      </w:r>
    </w:p>
    <w:p w14:paraId="747E397B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1A360D3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выбуриваемого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2D0A4EA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172E047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породы , кг/м3 (табл.3.4.2), </w:t>
      </w:r>
      <w:r w:rsidRPr="00B9356F">
        <w:rPr>
          <w:b/>
          <w:i/>
          <w:color w:val="000000"/>
          <w:sz w:val="22"/>
        </w:rPr>
        <w:t xml:space="preserve">Q = </w:t>
      </w:r>
      <w:r w:rsidRPr="00B9356F">
        <w:rPr>
          <w:rFonts w:ascii="Arial" w:hAnsi="Arial" w:cs="Arial"/>
          <w:b/>
          <w:color w:val="000000"/>
        </w:rPr>
        <w:t>4.2</w:t>
      </w:r>
    </w:p>
    <w:p w14:paraId="7C211A1E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524C7D0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A8E551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6561A80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152956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V · Q · K5 / 3.6 = </w:t>
      </w:r>
      <w:r w:rsidRPr="00B9356F">
        <w:rPr>
          <w:b/>
          <w:color w:val="000000"/>
        </w:rPr>
        <w:t xml:space="preserve">0.4 · 0.44 · 4.2 · 0.8 / 3.6 = </w:t>
      </w:r>
      <w:r w:rsidRPr="00B9356F">
        <w:rPr>
          <w:rFonts w:ascii="Arial" w:hAnsi="Arial" w:cs="Arial"/>
          <w:b/>
          <w:color w:val="000000"/>
        </w:rPr>
        <w:t>0.1643</w:t>
      </w:r>
    </w:p>
    <w:p w14:paraId="4E73A42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B9356F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B9356F">
        <w:rPr>
          <w:rFonts w:ascii="Arial" w:hAnsi="Arial" w:cs="Arial"/>
          <w:b/>
          <w:color w:val="000000"/>
        </w:rPr>
        <w:t>5.04</w:t>
      </w:r>
    </w:p>
    <w:p w14:paraId="5E388A0A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B9356F">
        <w:rPr>
          <w:b/>
          <w:i/>
          <w:color w:val="000000"/>
          <w:sz w:val="22"/>
        </w:rPr>
        <w:t xml:space="preserve">_G_ = </w:t>
      </w:r>
      <w:r w:rsidRPr="00B9356F">
        <w:rPr>
          <w:b/>
          <w:i/>
          <w:color w:val="000000"/>
        </w:rPr>
        <w:t xml:space="preserve">G · N1 = </w:t>
      </w:r>
      <w:r w:rsidRPr="00B9356F">
        <w:rPr>
          <w:b/>
          <w:color w:val="000000"/>
        </w:rPr>
        <w:t xml:space="preserve">0.1643 · 2 = </w:t>
      </w:r>
      <w:r w:rsidRPr="00B9356F">
        <w:rPr>
          <w:rFonts w:ascii="Arial" w:hAnsi="Arial" w:cs="Arial"/>
          <w:b/>
          <w:color w:val="000000"/>
        </w:rPr>
        <w:t>0.3286</w:t>
      </w:r>
    </w:p>
    <w:p w14:paraId="1D7788E4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B9356F">
        <w:rPr>
          <w:b/>
          <w:i/>
          <w:color w:val="000000"/>
          <w:sz w:val="22"/>
        </w:rPr>
        <w:t xml:space="preserve">_M_ = </w:t>
      </w:r>
      <w:r w:rsidRPr="00B9356F">
        <w:rPr>
          <w:b/>
          <w:i/>
          <w:color w:val="000000"/>
        </w:rPr>
        <w:t xml:space="preserve">M · N = </w:t>
      </w:r>
      <w:r w:rsidRPr="00B9356F">
        <w:rPr>
          <w:b/>
          <w:color w:val="000000"/>
        </w:rPr>
        <w:t xml:space="preserve">5.04 · 2 = </w:t>
      </w:r>
      <w:r w:rsidRPr="00B9356F">
        <w:rPr>
          <w:rFonts w:ascii="Arial" w:hAnsi="Arial" w:cs="Arial"/>
          <w:b/>
          <w:color w:val="000000"/>
        </w:rPr>
        <w:t>10.08</w:t>
      </w:r>
    </w:p>
    <w:p w14:paraId="4E0F451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B548E71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442BA1A4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D05C" w14:textId="58E4F009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2699" w14:textId="61D972D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98DE" w14:textId="6E179FAF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5BF5" w14:textId="1B55E6E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50119778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83CC" w14:textId="4DECB81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E75F" w14:textId="0D5E96CF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258B" w14:textId="00CC37E1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0D0E" w14:textId="35885A74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10.08</w:t>
            </w:r>
          </w:p>
        </w:tc>
      </w:tr>
    </w:tbl>
    <w:p w14:paraId="195E2122" w14:textId="4B02D1F5" w:rsidR="00B9356F" w:rsidRPr="00B9356F" w:rsidRDefault="00B9356F" w:rsidP="00B9356F">
      <w:pPr>
        <w:rPr>
          <w:color w:val="000000"/>
          <w:sz w:val="22"/>
        </w:rPr>
      </w:pPr>
    </w:p>
    <w:p w14:paraId="17A116F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22B92D3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7F9E5E62" w14:textId="77777777" w:rsidR="00B9356F" w:rsidRPr="00B9356F" w:rsidRDefault="00B9356F" w:rsidP="00B9356F">
      <w:pPr>
        <w:rPr>
          <w:b/>
          <w:i/>
          <w:color w:val="000000"/>
          <w:sz w:val="22"/>
        </w:rPr>
      </w:pPr>
    </w:p>
    <w:p w14:paraId="7B742C3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DEB73D4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  <w:r w:rsidRPr="00B9356F">
        <w:rPr>
          <w:b/>
          <w:color w:val="000000"/>
          <w:sz w:val="28"/>
        </w:rPr>
        <w:t xml:space="preserve">               РАСЧЕТ ВАЛОВЫХ ВЫБРОСОВ</w:t>
      </w:r>
    </w:p>
    <w:p w14:paraId="200D1EA4" w14:textId="77777777" w:rsidR="00B9356F" w:rsidRPr="00B9356F" w:rsidRDefault="00B9356F" w:rsidP="00B9356F">
      <w:pPr>
        <w:jc w:val="center"/>
        <w:rPr>
          <w:b/>
          <w:color w:val="000000"/>
          <w:sz w:val="28"/>
        </w:rPr>
      </w:pPr>
    </w:p>
    <w:p w14:paraId="3C56DB18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4B50A75" w14:textId="5055816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Объект: 0021, Вариант 2 ПГР участка Карьерный </w:t>
      </w:r>
    </w:p>
    <w:p w14:paraId="0AFF5592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29E88359" w14:textId="54333EB3" w:rsidR="00B9356F" w:rsidRPr="003007C0" w:rsidRDefault="00B9356F" w:rsidP="00B9356F">
      <w:pPr>
        <w:rPr>
          <w:rFonts w:ascii="Courier New" w:hAnsi="Courier New" w:cs="Courier New"/>
          <w:color w:val="000000"/>
          <w:sz w:val="22"/>
          <w:lang w:val="kk-KZ"/>
        </w:rPr>
      </w:pPr>
      <w:r w:rsidRPr="00B9356F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9</w:t>
      </w:r>
    </w:p>
    <w:p w14:paraId="21FD172E" w14:textId="108B700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>Источник выделения: 603</w:t>
      </w:r>
      <w:r w:rsidR="003007C0">
        <w:rPr>
          <w:rFonts w:ascii="Courier New" w:hAnsi="Courier New" w:cs="Courier New"/>
          <w:color w:val="000000"/>
          <w:sz w:val="22"/>
          <w:lang w:val="kk-KZ"/>
        </w:rPr>
        <w:t>9</w:t>
      </w:r>
      <w:r w:rsidRPr="00B9356F">
        <w:rPr>
          <w:rFonts w:ascii="Courier New" w:hAnsi="Courier New" w:cs="Courier New"/>
          <w:color w:val="000000"/>
          <w:sz w:val="22"/>
        </w:rPr>
        <w:t xml:space="preserve"> 01, Обратная засыпка горных выработок и дорог</w:t>
      </w:r>
    </w:p>
    <w:p w14:paraId="0F45C9A7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174528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E882EB4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4C784D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591743D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356F">
        <w:rPr>
          <w:b/>
          <w:i/>
          <w:color w:val="000000"/>
          <w:sz w:val="22"/>
        </w:rPr>
        <w:t xml:space="preserve">KOC = </w:t>
      </w:r>
      <w:r w:rsidRPr="00B9356F">
        <w:rPr>
          <w:rFonts w:ascii="Arial" w:hAnsi="Arial" w:cs="Arial"/>
          <w:b/>
          <w:color w:val="000000"/>
        </w:rPr>
        <w:t>0.4</w:t>
      </w:r>
    </w:p>
    <w:p w14:paraId="2EC3DE1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707043D3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C90110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C66249D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B01AE5E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64F435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B9356F">
        <w:rPr>
          <w:b/>
          <w:i/>
          <w:color w:val="000000"/>
          <w:sz w:val="22"/>
        </w:rPr>
        <w:t xml:space="preserve">K1 = </w:t>
      </w:r>
      <w:r w:rsidRPr="00B9356F">
        <w:rPr>
          <w:rFonts w:ascii="Arial" w:hAnsi="Arial" w:cs="Arial"/>
          <w:b/>
          <w:color w:val="000000"/>
        </w:rPr>
        <w:t>0.03</w:t>
      </w:r>
    </w:p>
    <w:p w14:paraId="20FAD79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B9356F">
        <w:rPr>
          <w:b/>
          <w:i/>
          <w:color w:val="000000"/>
          <w:sz w:val="22"/>
        </w:rPr>
        <w:t xml:space="preserve">K2 = </w:t>
      </w:r>
      <w:r w:rsidRPr="00B9356F">
        <w:rPr>
          <w:rFonts w:ascii="Arial" w:hAnsi="Arial" w:cs="Arial"/>
          <w:b/>
          <w:color w:val="000000"/>
        </w:rPr>
        <w:t>0.04</w:t>
      </w:r>
    </w:p>
    <w:p w14:paraId="2EF33CA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4BDEA398" w14:textId="77777777" w:rsidR="00B9356F" w:rsidRPr="00B9356F" w:rsidRDefault="00B9356F" w:rsidP="00B9356F">
      <w:pPr>
        <w:rPr>
          <w:b/>
          <w:i/>
          <w:color w:val="000000"/>
          <w:u w:val="single"/>
        </w:rPr>
      </w:pPr>
      <w:r w:rsidRPr="00B9356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670274" w14:textId="77777777" w:rsidR="00B9356F" w:rsidRPr="00B9356F" w:rsidRDefault="00B9356F" w:rsidP="00B9356F">
      <w:pPr>
        <w:rPr>
          <w:b/>
          <w:i/>
          <w:color w:val="000000"/>
          <w:u w:val="single"/>
        </w:rPr>
      </w:pPr>
    </w:p>
    <w:p w14:paraId="6589D885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B9356F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 принимается равным 1</w:t>
      </w:r>
    </w:p>
    <w:p w14:paraId="7A7203C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B3D8FA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95B64CF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B9356F">
        <w:rPr>
          <w:b/>
          <w:i/>
          <w:color w:val="000000"/>
          <w:sz w:val="22"/>
        </w:rPr>
        <w:t xml:space="preserve">K4 = </w:t>
      </w:r>
      <w:r w:rsidRPr="00B9356F">
        <w:rPr>
          <w:rFonts w:ascii="Arial" w:hAnsi="Arial" w:cs="Arial"/>
          <w:b/>
          <w:color w:val="000000"/>
        </w:rPr>
        <w:t>1</w:t>
      </w:r>
    </w:p>
    <w:p w14:paraId="71570E1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B9356F">
        <w:rPr>
          <w:b/>
          <w:i/>
          <w:color w:val="000000"/>
          <w:sz w:val="22"/>
        </w:rPr>
        <w:t xml:space="preserve">G3SR = </w:t>
      </w:r>
      <w:r w:rsidRPr="00B9356F">
        <w:rPr>
          <w:rFonts w:ascii="Arial" w:hAnsi="Arial" w:cs="Arial"/>
          <w:b/>
          <w:color w:val="000000"/>
        </w:rPr>
        <w:t>5</w:t>
      </w:r>
    </w:p>
    <w:p w14:paraId="16D21F97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среднегодовую скорость ветра (табл.3.1.2), </w:t>
      </w:r>
      <w:r w:rsidRPr="00B9356F">
        <w:rPr>
          <w:b/>
          <w:i/>
          <w:color w:val="000000"/>
          <w:sz w:val="22"/>
        </w:rPr>
        <w:t xml:space="preserve">K3SR = </w:t>
      </w:r>
      <w:r w:rsidRPr="00B9356F">
        <w:rPr>
          <w:rFonts w:ascii="Arial" w:hAnsi="Arial" w:cs="Arial"/>
          <w:b/>
          <w:color w:val="000000"/>
        </w:rPr>
        <w:t>1.2</w:t>
      </w:r>
    </w:p>
    <w:p w14:paraId="7DBBD77C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B9356F">
        <w:rPr>
          <w:b/>
          <w:i/>
          <w:color w:val="000000"/>
          <w:sz w:val="22"/>
        </w:rPr>
        <w:t xml:space="preserve">G3 = </w:t>
      </w:r>
      <w:r w:rsidRPr="00B9356F">
        <w:rPr>
          <w:rFonts w:ascii="Arial" w:hAnsi="Arial" w:cs="Arial"/>
          <w:b/>
          <w:color w:val="000000"/>
        </w:rPr>
        <w:t>12</w:t>
      </w:r>
    </w:p>
    <w:p w14:paraId="435E426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максимальную скорость ветра (табл.3.1.2), </w:t>
      </w:r>
      <w:r w:rsidRPr="00B9356F">
        <w:rPr>
          <w:b/>
          <w:i/>
          <w:color w:val="000000"/>
          <w:sz w:val="22"/>
        </w:rPr>
        <w:t xml:space="preserve">K3 = </w:t>
      </w:r>
      <w:r w:rsidRPr="00B9356F">
        <w:rPr>
          <w:rFonts w:ascii="Arial" w:hAnsi="Arial" w:cs="Arial"/>
          <w:b/>
          <w:color w:val="000000"/>
        </w:rPr>
        <w:t>2</w:t>
      </w:r>
    </w:p>
    <w:p w14:paraId="5768DCA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B9356F">
        <w:rPr>
          <w:b/>
          <w:i/>
          <w:color w:val="000000"/>
          <w:sz w:val="22"/>
        </w:rPr>
        <w:t xml:space="preserve">VL = </w:t>
      </w:r>
      <w:r w:rsidRPr="00B9356F">
        <w:rPr>
          <w:rFonts w:ascii="Arial" w:hAnsi="Arial" w:cs="Arial"/>
          <w:b/>
          <w:color w:val="000000"/>
        </w:rPr>
        <w:t>1.4</w:t>
      </w:r>
    </w:p>
    <w:p w14:paraId="0C2CD1A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proofErr w:type="spellStart"/>
      <w:r w:rsidRPr="00B9356F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56F">
        <w:rPr>
          <w:rFonts w:ascii="Courier New" w:hAnsi="Courier New" w:cs="Courier New"/>
          <w:color w:val="000000"/>
          <w:sz w:val="22"/>
        </w:rPr>
        <w:t xml:space="preserve">., учитывающий влажность материала (табл.3.1.4), </w:t>
      </w:r>
      <w:r w:rsidRPr="00B9356F">
        <w:rPr>
          <w:b/>
          <w:i/>
          <w:color w:val="000000"/>
          <w:sz w:val="22"/>
        </w:rPr>
        <w:t xml:space="preserve">K5 = </w:t>
      </w:r>
      <w:r w:rsidRPr="00B9356F">
        <w:rPr>
          <w:rFonts w:ascii="Arial" w:hAnsi="Arial" w:cs="Arial"/>
          <w:b/>
          <w:color w:val="000000"/>
        </w:rPr>
        <w:t>0.8</w:t>
      </w:r>
    </w:p>
    <w:p w14:paraId="61702F8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B9356F">
        <w:rPr>
          <w:b/>
          <w:i/>
          <w:color w:val="000000"/>
          <w:sz w:val="22"/>
        </w:rPr>
        <w:t xml:space="preserve">G7 = </w:t>
      </w:r>
      <w:r w:rsidRPr="00B9356F">
        <w:rPr>
          <w:rFonts w:ascii="Arial" w:hAnsi="Arial" w:cs="Arial"/>
          <w:b/>
          <w:color w:val="000000"/>
        </w:rPr>
        <w:t>500</w:t>
      </w:r>
    </w:p>
    <w:p w14:paraId="15FBE5B9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B9356F">
        <w:rPr>
          <w:b/>
          <w:i/>
          <w:color w:val="000000"/>
          <w:sz w:val="22"/>
        </w:rPr>
        <w:t xml:space="preserve">K7 = </w:t>
      </w:r>
      <w:r w:rsidRPr="00B9356F">
        <w:rPr>
          <w:rFonts w:ascii="Arial" w:hAnsi="Arial" w:cs="Arial"/>
          <w:b/>
          <w:color w:val="000000"/>
        </w:rPr>
        <w:t>0.1</w:t>
      </w:r>
    </w:p>
    <w:p w14:paraId="282677D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B9356F">
        <w:rPr>
          <w:b/>
          <w:i/>
          <w:color w:val="000000"/>
          <w:sz w:val="22"/>
        </w:rPr>
        <w:t xml:space="preserve">GB = </w:t>
      </w:r>
      <w:r w:rsidRPr="00B9356F">
        <w:rPr>
          <w:rFonts w:ascii="Arial" w:hAnsi="Arial" w:cs="Arial"/>
          <w:b/>
          <w:color w:val="000000"/>
        </w:rPr>
        <w:t>2</w:t>
      </w:r>
    </w:p>
    <w:p w14:paraId="44B4CDC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B9356F">
        <w:rPr>
          <w:b/>
          <w:i/>
          <w:color w:val="000000"/>
          <w:sz w:val="22"/>
        </w:rPr>
        <w:t xml:space="preserve">B = </w:t>
      </w:r>
      <w:r w:rsidRPr="00B9356F">
        <w:rPr>
          <w:rFonts w:ascii="Arial" w:hAnsi="Arial" w:cs="Arial"/>
          <w:b/>
          <w:color w:val="000000"/>
        </w:rPr>
        <w:t>0.7</w:t>
      </w:r>
    </w:p>
    <w:p w14:paraId="01E2F165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B9356F">
        <w:rPr>
          <w:b/>
          <w:i/>
          <w:color w:val="000000"/>
          <w:sz w:val="22"/>
        </w:rPr>
        <w:t xml:space="preserve">GMAX = </w:t>
      </w:r>
      <w:r w:rsidRPr="00B9356F">
        <w:rPr>
          <w:rFonts w:ascii="Arial" w:hAnsi="Arial" w:cs="Arial"/>
          <w:b/>
          <w:color w:val="000000"/>
        </w:rPr>
        <w:t>77.3</w:t>
      </w:r>
    </w:p>
    <w:p w14:paraId="0F643A78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B9356F">
        <w:rPr>
          <w:b/>
          <w:i/>
          <w:color w:val="000000"/>
          <w:sz w:val="22"/>
        </w:rPr>
        <w:t xml:space="preserve">GGOD = </w:t>
      </w:r>
      <w:r w:rsidRPr="00B9356F">
        <w:rPr>
          <w:rFonts w:ascii="Arial" w:hAnsi="Arial" w:cs="Arial"/>
          <w:b/>
          <w:color w:val="000000"/>
        </w:rPr>
        <w:t>658600</w:t>
      </w:r>
    </w:p>
    <w:p w14:paraId="762CDDF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B9356F">
        <w:rPr>
          <w:b/>
          <w:i/>
          <w:color w:val="000000"/>
          <w:sz w:val="22"/>
        </w:rPr>
        <w:t xml:space="preserve">NJ = </w:t>
      </w:r>
      <w:r w:rsidRPr="00B9356F">
        <w:rPr>
          <w:rFonts w:ascii="Arial" w:hAnsi="Arial" w:cs="Arial"/>
          <w:b/>
          <w:color w:val="000000"/>
        </w:rPr>
        <w:t>0.8</w:t>
      </w:r>
    </w:p>
    <w:p w14:paraId="149A4A71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F94FF80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B9356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77.3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B9356F">
        <w:rPr>
          <w:rFonts w:ascii="Arial" w:hAnsi="Arial" w:cs="Arial"/>
          <w:b/>
          <w:color w:val="000000"/>
        </w:rPr>
        <w:t>0.577</w:t>
      </w:r>
    </w:p>
    <w:p w14:paraId="7C64EBF6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B9356F">
        <w:rPr>
          <w:b/>
          <w:i/>
          <w:color w:val="000000"/>
          <w:sz w:val="22"/>
        </w:rPr>
        <w:t xml:space="preserve">MC = </w:t>
      </w:r>
      <w:r w:rsidRPr="00B9356F">
        <w:rPr>
          <w:b/>
          <w:i/>
          <w:color w:val="000000"/>
        </w:rPr>
        <w:t xml:space="preserve">K1 · K2 · K3SR · K4 · K5 · K7 · K8 · K9 · KE · B · GGOD · (1-NJ) = </w:t>
      </w:r>
      <w:r w:rsidRPr="00B9356F">
        <w:rPr>
          <w:b/>
          <w:color w:val="000000"/>
        </w:rPr>
        <w:t xml:space="preserve">0.03 · 0.04 · 1.2 · 1 · 0.8 · 0.1 · 1 · 1 · 1 · 0.7 · 658600 · (1-0.8) = </w:t>
      </w:r>
      <w:r w:rsidRPr="00B9356F">
        <w:rPr>
          <w:rFonts w:ascii="Arial" w:hAnsi="Arial" w:cs="Arial"/>
          <w:b/>
          <w:color w:val="000000"/>
        </w:rPr>
        <w:t>10.62</w:t>
      </w:r>
    </w:p>
    <w:p w14:paraId="64AFA00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627056E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MAX(G,GC) = </w:t>
      </w:r>
      <w:r w:rsidRPr="00B9356F">
        <w:rPr>
          <w:rFonts w:ascii="Arial" w:hAnsi="Arial" w:cs="Arial"/>
          <w:b/>
          <w:color w:val="000000"/>
        </w:rPr>
        <w:t>0.577</w:t>
      </w:r>
    </w:p>
    <w:p w14:paraId="6A7797E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M + MC = </w:t>
      </w:r>
      <w:r w:rsidRPr="00B9356F">
        <w:rPr>
          <w:b/>
          <w:color w:val="000000"/>
        </w:rPr>
        <w:t xml:space="preserve">0 + 10.62 = </w:t>
      </w:r>
      <w:r w:rsidRPr="00B9356F">
        <w:rPr>
          <w:rFonts w:ascii="Arial" w:hAnsi="Arial" w:cs="Arial"/>
          <w:b/>
          <w:color w:val="000000"/>
        </w:rPr>
        <w:t>10.62</w:t>
      </w:r>
    </w:p>
    <w:p w14:paraId="7DEC1A8D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1D06B6CF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  <w:r w:rsidRPr="00B9356F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1367861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 w:rsidRPr="00B9356F">
        <w:rPr>
          <w:b/>
          <w:i/>
          <w:color w:val="000000"/>
          <w:sz w:val="22"/>
        </w:rPr>
        <w:t xml:space="preserve">M = </w:t>
      </w:r>
      <w:r w:rsidRPr="00B9356F">
        <w:rPr>
          <w:b/>
          <w:i/>
          <w:color w:val="000000"/>
        </w:rPr>
        <w:t xml:space="preserve">KOC · M = </w:t>
      </w:r>
      <w:r w:rsidRPr="00B9356F">
        <w:rPr>
          <w:b/>
          <w:color w:val="000000"/>
        </w:rPr>
        <w:t xml:space="preserve">0.4 · 10.62 = </w:t>
      </w:r>
      <w:r w:rsidRPr="00B9356F">
        <w:rPr>
          <w:rFonts w:ascii="Arial" w:hAnsi="Arial" w:cs="Arial"/>
          <w:b/>
          <w:color w:val="000000"/>
        </w:rPr>
        <w:t>4.25</w:t>
      </w:r>
    </w:p>
    <w:p w14:paraId="51682042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  <w:r w:rsidRPr="00B9356F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B9356F">
        <w:rPr>
          <w:b/>
          <w:i/>
          <w:color w:val="000000"/>
          <w:sz w:val="22"/>
        </w:rPr>
        <w:t xml:space="preserve">G = </w:t>
      </w:r>
      <w:r w:rsidRPr="00B9356F">
        <w:rPr>
          <w:b/>
          <w:i/>
          <w:color w:val="000000"/>
        </w:rPr>
        <w:t xml:space="preserve">KOC · G = </w:t>
      </w:r>
      <w:r w:rsidRPr="00B9356F">
        <w:rPr>
          <w:b/>
          <w:color w:val="000000"/>
        </w:rPr>
        <w:t xml:space="preserve">0.4 · 0.577 = </w:t>
      </w:r>
      <w:r w:rsidRPr="00B9356F">
        <w:rPr>
          <w:rFonts w:ascii="Arial" w:hAnsi="Arial" w:cs="Arial"/>
          <w:b/>
          <w:color w:val="000000"/>
        </w:rPr>
        <w:t>0.231</w:t>
      </w:r>
    </w:p>
    <w:p w14:paraId="7C1A7563" w14:textId="77777777" w:rsidR="00B9356F" w:rsidRPr="00B9356F" w:rsidRDefault="00B9356F" w:rsidP="00B9356F">
      <w:pPr>
        <w:rPr>
          <w:rFonts w:ascii="Arial" w:hAnsi="Arial" w:cs="Arial"/>
          <w:b/>
          <w:color w:val="000000"/>
        </w:rPr>
      </w:pPr>
    </w:p>
    <w:p w14:paraId="5BCA0AF8" w14:textId="77777777" w:rsidR="00B9356F" w:rsidRPr="00B9356F" w:rsidRDefault="00B9356F" w:rsidP="00B9356F">
      <w:pPr>
        <w:rPr>
          <w:b/>
          <w:i/>
          <w:color w:val="000000"/>
          <w:sz w:val="22"/>
        </w:rPr>
      </w:pPr>
      <w:r w:rsidRPr="00B9356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9356F" w14:paraId="7E199005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BF6A" w14:textId="35B71916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FBC2" w14:textId="4C4A31D7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086F" w14:textId="5566DE92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64B0" w14:textId="66755C3B" w:rsidR="00B9356F" w:rsidRPr="00B9356F" w:rsidRDefault="00B9356F" w:rsidP="00B9356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56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56F" w14:paraId="2323B511" w14:textId="77777777" w:rsidTr="00B9356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AD1B" w14:textId="2BE60BBE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C4A4" w14:textId="335D4533" w:rsidR="00B9356F" w:rsidRPr="00B9356F" w:rsidRDefault="00B9356F" w:rsidP="00B9356F">
            <w:pPr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AADA1" w14:textId="1C3492D1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0.231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E276" w14:textId="27F114E0" w:rsidR="00B9356F" w:rsidRPr="00B9356F" w:rsidRDefault="00B9356F" w:rsidP="00B9356F">
            <w:pPr>
              <w:jc w:val="right"/>
              <w:rPr>
                <w:color w:val="000000"/>
                <w:sz w:val="22"/>
              </w:rPr>
            </w:pPr>
            <w:r w:rsidRPr="00B9356F">
              <w:rPr>
                <w:color w:val="000000"/>
                <w:sz w:val="22"/>
              </w:rPr>
              <w:t>4.25</w:t>
            </w:r>
          </w:p>
        </w:tc>
      </w:tr>
    </w:tbl>
    <w:p w14:paraId="463D83B0" w14:textId="66BA8AA6" w:rsidR="00B9356F" w:rsidRPr="00B9356F" w:rsidRDefault="00B9356F" w:rsidP="00B9356F">
      <w:pPr>
        <w:rPr>
          <w:color w:val="000000"/>
          <w:sz w:val="22"/>
        </w:rPr>
      </w:pPr>
    </w:p>
    <w:p w14:paraId="6591BCB9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73EE71E6" w14:textId="77777777" w:rsidR="00B9356F" w:rsidRPr="00B9356F" w:rsidRDefault="00B9356F" w:rsidP="00B9356F">
      <w:pPr>
        <w:rPr>
          <w:rFonts w:ascii="Courier New" w:hAnsi="Courier New" w:cs="Courier New"/>
          <w:color w:val="000000"/>
          <w:sz w:val="22"/>
        </w:rPr>
      </w:pPr>
    </w:p>
    <w:p w14:paraId="3A3C4717" w14:textId="19282870" w:rsidR="00B9356F" w:rsidRPr="00B9356F" w:rsidRDefault="00B9356F" w:rsidP="003007C0">
      <w:pPr>
        <w:jc w:val="center"/>
        <w:rPr>
          <w:b/>
          <w:i/>
          <w:color w:val="000000"/>
          <w:sz w:val="22"/>
        </w:rPr>
      </w:pPr>
      <w:r w:rsidRPr="00B9356F">
        <w:rPr>
          <w:b/>
          <w:color w:val="000000"/>
          <w:sz w:val="28"/>
        </w:rPr>
        <w:t xml:space="preserve">               </w:t>
      </w:r>
    </w:p>
    <w:p w14:paraId="77431923" w14:textId="40208287" w:rsidR="00B9356F" w:rsidRPr="00B9356F" w:rsidRDefault="00B9356F" w:rsidP="00B9356F">
      <w:pPr>
        <w:jc w:val="center"/>
        <w:rPr>
          <w:color w:val="000000"/>
          <w:sz w:val="22"/>
        </w:rPr>
      </w:pPr>
    </w:p>
    <w:sectPr w:rsidR="00B9356F" w:rsidRPr="00B9356F" w:rsidSect="00B9356F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5D50" w14:textId="77777777" w:rsidR="00F61A50" w:rsidRDefault="00F61A50" w:rsidP="00B9356F">
      <w:r>
        <w:separator/>
      </w:r>
    </w:p>
  </w:endnote>
  <w:endnote w:type="continuationSeparator" w:id="0">
    <w:p w14:paraId="342C0A12" w14:textId="77777777" w:rsidR="00F61A50" w:rsidRDefault="00F61A50" w:rsidP="00B9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FA297" w14:textId="77777777" w:rsidR="00F61A50" w:rsidRDefault="00F61A50" w:rsidP="00B9356F">
      <w:r>
        <w:separator/>
      </w:r>
    </w:p>
  </w:footnote>
  <w:footnote w:type="continuationSeparator" w:id="0">
    <w:p w14:paraId="70CD7A84" w14:textId="77777777" w:rsidR="00F61A50" w:rsidRDefault="00F61A50" w:rsidP="00B935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56F"/>
    <w:rsid w:val="003007C0"/>
    <w:rsid w:val="00AE20E0"/>
    <w:rsid w:val="00B9356F"/>
    <w:rsid w:val="00F6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E92B1"/>
  <w15:chartTrackingRefBased/>
  <w15:docId w15:val="{E08B433C-A5D9-44E6-BE48-32979F8F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35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356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B935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356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VZFS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IV0VZFS1</Template>
  <TotalTime>4</TotalTime>
  <Pages>40</Pages>
  <Words>13242</Words>
  <Characters>75482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88547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3</cp:revision>
  <dcterms:created xsi:type="dcterms:W3CDTF">2026-07-28T09:57:00Z</dcterms:created>
  <dcterms:modified xsi:type="dcterms:W3CDTF">2026-07-28T10:00:00Z</dcterms:modified>
</cp:coreProperties>
</file>